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995" w:rsidRPr="00591131" w:rsidRDefault="004C0995" w:rsidP="00CE1E8B">
      <w:pPr>
        <w:pStyle w:val="1"/>
        <w:ind w:firstLine="709"/>
        <w:jc w:val="center"/>
        <w:rPr>
          <w:sz w:val="40"/>
          <w:szCs w:val="4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GERBBOR1" style="position:absolute;left:0;text-align:left;margin-left:207pt;margin-top:-27pt;width:46.85pt;height:57.6pt;z-index:251658240;visibility:visible">
            <v:imagedata r:id="rId4" o:title=""/>
            <w10:wrap type="topAndBottom"/>
          </v:shape>
        </w:pict>
      </w:r>
      <w:r w:rsidRPr="00591131">
        <w:rPr>
          <w:sz w:val="40"/>
          <w:szCs w:val="40"/>
        </w:rPr>
        <w:t>Департамент финансов администрации</w:t>
      </w:r>
    </w:p>
    <w:p w:rsidR="004C0995" w:rsidRPr="00591131" w:rsidRDefault="004C0995" w:rsidP="00CE1E8B">
      <w:pPr>
        <w:pStyle w:val="2"/>
        <w:spacing w:line="400" w:lineRule="exact"/>
        <w:ind w:firstLine="709"/>
      </w:pPr>
      <w:r w:rsidRPr="00591131">
        <w:t>городского округа город Бор</w:t>
      </w:r>
    </w:p>
    <w:p w:rsidR="004C0995" w:rsidRPr="00591131" w:rsidRDefault="004C0995" w:rsidP="00CE1E8B">
      <w:pPr>
        <w:pStyle w:val="2"/>
        <w:spacing w:line="400" w:lineRule="exact"/>
        <w:ind w:firstLine="709"/>
      </w:pPr>
      <w:r w:rsidRPr="00591131">
        <w:t>Нижегородской области</w:t>
      </w:r>
    </w:p>
    <w:p w:rsidR="004C0995" w:rsidRDefault="004C0995" w:rsidP="00CE1E8B">
      <w:pPr>
        <w:spacing w:line="280" w:lineRule="atLeast"/>
        <w:ind w:right="41"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606450, Нижегородская область, г. Бор, ул. Ленина, 97</w:t>
      </w:r>
    </w:p>
    <w:p w:rsidR="004C0995" w:rsidRPr="00591131" w:rsidRDefault="004C0995" w:rsidP="00CE1E8B">
      <w:pPr>
        <w:spacing w:line="280" w:lineRule="atLeast"/>
        <w:ind w:right="41"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</w:t>
      </w:r>
      <w:r w:rsidRPr="00591131">
        <w:rPr>
          <w:rFonts w:ascii="Times New Roman" w:hAnsi="Times New Roman" w:cs="Times New Roman"/>
        </w:rPr>
        <w:t xml:space="preserve">. (83159)2-18-60, </w:t>
      </w:r>
      <w:r>
        <w:rPr>
          <w:rFonts w:ascii="Times New Roman" w:hAnsi="Times New Roman" w:cs="Times New Roman"/>
          <w:lang w:val="en-US"/>
        </w:rPr>
        <w:t>E</w:t>
      </w:r>
      <w:r w:rsidRPr="00591131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mail</w:t>
      </w:r>
      <w:r w:rsidRPr="00591131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en-US"/>
        </w:rPr>
        <w:t>borfin</w:t>
      </w:r>
      <w:r w:rsidRPr="00591131">
        <w:rPr>
          <w:rFonts w:ascii="Times New Roman" w:hAnsi="Times New Roman" w:cs="Times New Roman"/>
        </w:rPr>
        <w:t>@</w:t>
      </w:r>
      <w:r>
        <w:rPr>
          <w:rFonts w:ascii="Times New Roman" w:hAnsi="Times New Roman" w:cs="Times New Roman"/>
          <w:lang w:val="en-US"/>
        </w:rPr>
        <w:t>sandy</w:t>
      </w:r>
      <w:r w:rsidRPr="0059113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ru</w:t>
      </w:r>
    </w:p>
    <w:p w:rsidR="004C0995" w:rsidRPr="00591131" w:rsidRDefault="004C0995" w:rsidP="00CE1E8B">
      <w:pPr>
        <w:ind w:firstLine="709"/>
        <w:rPr>
          <w:rFonts w:ascii="Times New Roman" w:hAnsi="Times New Roman" w:cs="Times New Roman"/>
        </w:rPr>
      </w:pPr>
      <w:r>
        <w:rPr>
          <w:noProof/>
        </w:rPr>
        <w:pict>
          <v:line id="_x0000_s1027" style="position:absolute;left:0;text-align:left;z-index:251657216" from="0,9pt" to="459pt,9pt"/>
        </w:pict>
      </w:r>
      <w:r w:rsidRPr="00591131">
        <w:rPr>
          <w:rFonts w:ascii="Times New Roman" w:hAnsi="Times New Roman" w:cs="Times New Roman"/>
        </w:rPr>
        <w:t xml:space="preserve">          </w:t>
      </w:r>
      <w:r w:rsidRPr="00591131">
        <w:rPr>
          <w:rFonts w:ascii="Times New Roman" w:hAnsi="Times New Roman" w:cs="Times New Roman"/>
        </w:rPr>
        <w:tab/>
      </w:r>
      <w:r w:rsidRPr="00591131">
        <w:rPr>
          <w:rFonts w:ascii="Times New Roman" w:hAnsi="Times New Roman" w:cs="Times New Roman"/>
        </w:rPr>
        <w:tab/>
      </w:r>
      <w:r w:rsidRPr="00591131">
        <w:rPr>
          <w:rFonts w:ascii="Times New Roman" w:hAnsi="Times New Roman" w:cs="Times New Roman"/>
        </w:rPr>
        <w:tab/>
      </w:r>
      <w:r w:rsidRPr="00591131">
        <w:rPr>
          <w:rFonts w:ascii="Times New Roman" w:hAnsi="Times New Roman" w:cs="Times New Roman"/>
        </w:rPr>
        <w:tab/>
      </w:r>
      <w:r w:rsidRPr="00591131">
        <w:rPr>
          <w:rFonts w:ascii="Times New Roman" w:hAnsi="Times New Roman" w:cs="Times New Roman"/>
        </w:rPr>
        <w:tab/>
      </w:r>
      <w:r w:rsidRPr="00591131">
        <w:rPr>
          <w:rFonts w:ascii="Times New Roman" w:hAnsi="Times New Roman" w:cs="Times New Roman"/>
        </w:rPr>
        <w:tab/>
        <w:t xml:space="preserve">         </w:t>
      </w:r>
      <w:r w:rsidRPr="00591131">
        <w:rPr>
          <w:rFonts w:ascii="Times New Roman" w:hAnsi="Times New Roman" w:cs="Times New Roman"/>
        </w:rPr>
        <w:tab/>
      </w:r>
    </w:p>
    <w:p w:rsidR="004C0995" w:rsidRDefault="004C0995" w:rsidP="00CE1E8B">
      <w:pPr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063D05">
        <w:rPr>
          <w:rFonts w:ascii="Times New Roman" w:hAnsi="Times New Roman" w:cs="Times New Roman"/>
          <w:sz w:val="32"/>
          <w:szCs w:val="32"/>
        </w:rPr>
        <w:t>ПРИКАЗ</w:t>
      </w:r>
    </w:p>
    <w:p w:rsidR="004C0995" w:rsidRPr="00E64D87" w:rsidRDefault="004C0995" w:rsidP="00CE1E8B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54317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   26.01.2018 </w:t>
      </w:r>
      <w:r w:rsidRPr="0015431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№ 5н</w:t>
      </w:r>
      <w:r w:rsidRPr="001543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0995" w:rsidRDefault="004C0995" w:rsidP="00CE1E8B">
      <w:pPr>
        <w:ind w:firstLine="709"/>
        <w:jc w:val="center"/>
        <w:rPr>
          <w:rFonts w:ascii="Times New Roman" w:hAnsi="Times New Roman" w:cs="Times New Roman"/>
        </w:rPr>
      </w:pPr>
      <w:r w:rsidRPr="009E08D1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</w:t>
      </w:r>
      <w:r w:rsidRPr="009E08D1">
        <w:rPr>
          <w:rFonts w:ascii="Times New Roman" w:hAnsi="Times New Roman" w:cs="Times New Roman"/>
        </w:rPr>
        <w:t>Бор</w:t>
      </w:r>
    </w:p>
    <w:p w:rsidR="004C0995" w:rsidRPr="00C63B70" w:rsidRDefault="004C0995" w:rsidP="00CE1E8B">
      <w:pPr>
        <w:ind w:firstLine="709"/>
        <w:jc w:val="center"/>
        <w:rPr>
          <w:rFonts w:ascii="Times New Roman" w:hAnsi="Times New Roman" w:cs="Times New Roman"/>
        </w:rPr>
      </w:pPr>
    </w:p>
    <w:p w:rsidR="004C0995" w:rsidRDefault="004C0995" w:rsidP="00CE1E8B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6632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</w:p>
    <w:p w:rsidR="004C0995" w:rsidRPr="00CF2D54" w:rsidRDefault="004C0995" w:rsidP="00CE1E8B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CF2D54">
        <w:rPr>
          <w:rFonts w:ascii="Times New Roman" w:hAnsi="Times New Roman" w:cs="Times New Roman"/>
          <w:b/>
          <w:bCs/>
          <w:sz w:val="28"/>
          <w:szCs w:val="28"/>
        </w:rPr>
        <w:t>ипов</w:t>
      </w:r>
      <w:r>
        <w:rPr>
          <w:rFonts w:ascii="Times New Roman" w:hAnsi="Times New Roman" w:cs="Times New Roman"/>
          <w:b/>
          <w:bCs/>
          <w:sz w:val="28"/>
          <w:szCs w:val="28"/>
        </w:rPr>
        <w:t>ой формы соглашения (договора</w:t>
      </w:r>
      <w:r w:rsidRPr="00CF2D54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4C0995" w:rsidRPr="00CF2D54" w:rsidRDefault="004C0995" w:rsidP="00CE1E8B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2D54">
        <w:rPr>
          <w:rFonts w:ascii="Times New Roman" w:hAnsi="Times New Roman" w:cs="Times New Roman"/>
          <w:b/>
          <w:bCs/>
          <w:sz w:val="28"/>
          <w:szCs w:val="28"/>
        </w:rPr>
        <w:t>о предоставлени</w:t>
      </w:r>
      <w:r>
        <w:rPr>
          <w:rFonts w:ascii="Times New Roman" w:hAnsi="Times New Roman" w:cs="Times New Roman"/>
          <w:b/>
          <w:bCs/>
          <w:sz w:val="28"/>
          <w:szCs w:val="28"/>
        </w:rPr>
        <w:t>и субсидии</w:t>
      </w:r>
    </w:p>
    <w:p w:rsidR="004C0995" w:rsidRDefault="004C0995" w:rsidP="00CE1E8B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некоммерческой организации, не являющейся государственным (муниципальным) учреждением.</w:t>
      </w:r>
    </w:p>
    <w:p w:rsidR="004C0995" w:rsidRDefault="004C0995" w:rsidP="00CE1E8B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2D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C0995" w:rsidRDefault="004C0995" w:rsidP="00CE1E8B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подпунктом «д» пункта 4 общих требований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учреждениями, утвержденных постановлением Правительства РФ от 07.05.2017 г. № 541 « 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учреждениями», приказом Министерства финансов Нижегородской области от 28.07.2017 № 121н «Об утверждении типовой формы соглашения (договора) о предоставлении субсидии некоммерческой организации, не являющейся государственным (муниципальным) учреждением» </w:t>
      </w:r>
      <w:r w:rsidRPr="00CF23BF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:rsidR="004C0995" w:rsidRPr="00C35050" w:rsidRDefault="004C0995" w:rsidP="00CE1E8B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F23BF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прилагаемую</w:t>
      </w:r>
      <w:r w:rsidRPr="002117E8">
        <w:rPr>
          <w:rFonts w:ascii="Times New Roman" w:hAnsi="Times New Roman" w:cs="Times New Roman"/>
          <w:sz w:val="28"/>
          <w:szCs w:val="28"/>
        </w:rPr>
        <w:t xml:space="preserve"> </w:t>
      </w:r>
      <w:r w:rsidRPr="00DA663D">
        <w:rPr>
          <w:rFonts w:ascii="Times New Roman" w:hAnsi="Times New Roman" w:cs="Times New Roman"/>
          <w:sz w:val="28"/>
          <w:szCs w:val="28"/>
        </w:rPr>
        <w:t>типовую форму соглашения (договора) о</w:t>
      </w:r>
      <w:r w:rsidRPr="00211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предоставлении субсидии некоммерческой организации, не являющейся государственным (муниципальным) учреждением.</w:t>
      </w:r>
    </w:p>
    <w:p w:rsidR="004C0995" w:rsidRDefault="004C0995" w:rsidP="00CE1E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Установить, что соглашение (договор</w:t>
      </w:r>
      <w:r w:rsidRPr="00D200B3">
        <w:rPr>
          <w:rFonts w:ascii="Times New Roman" w:hAnsi="Times New Roman" w:cs="Times New Roman"/>
          <w:sz w:val="28"/>
          <w:szCs w:val="28"/>
        </w:rPr>
        <w:t xml:space="preserve">) о </w:t>
      </w:r>
      <w:r>
        <w:rPr>
          <w:rFonts w:ascii="Times New Roman" w:hAnsi="Times New Roman" w:cs="Times New Roman"/>
          <w:sz w:val="28"/>
          <w:szCs w:val="28"/>
        </w:rPr>
        <w:t>предоставлении субсидии некоммерческой организации, не являющейся государственным (муниципальным) учреждением</w:t>
      </w:r>
      <w:r w:rsidRPr="00D200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соглашение) формируется в соответствии с Типовой формой, указанной</w:t>
      </w:r>
      <w:r w:rsidRPr="00D200B3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ar16" w:tooltip="1. Утвердить прилагаемые:" w:history="1">
        <w:r w:rsidRPr="00D200B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D200B3">
        <w:rPr>
          <w:rFonts w:ascii="Times New Roman" w:hAnsi="Times New Roman" w:cs="Times New Roman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z w:val="28"/>
          <w:szCs w:val="28"/>
        </w:rPr>
        <w:t>го приказа, начиная с соглашений</w:t>
      </w:r>
      <w:r w:rsidRPr="00D200B3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200B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4C0995" w:rsidRPr="00E51B95" w:rsidRDefault="004C0995" w:rsidP="00CE1E8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51B95">
        <w:rPr>
          <w:rFonts w:ascii="Times New Roman" w:hAnsi="Times New Roman" w:cs="Times New Roman"/>
          <w:sz w:val="28"/>
          <w:szCs w:val="28"/>
        </w:rPr>
        <w:t>. Управлению бюджетной политики департамента финансов администрации городского округа город Бор (Т.П.Хализова):</w:t>
      </w:r>
    </w:p>
    <w:p w:rsidR="004C0995" w:rsidRDefault="004C0995" w:rsidP="00EF3CF2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51B95">
        <w:rPr>
          <w:rFonts w:ascii="Times New Roman" w:hAnsi="Times New Roman" w:cs="Times New Roman"/>
          <w:sz w:val="28"/>
          <w:szCs w:val="28"/>
        </w:rPr>
        <w:t>.1. Обеспечить размещение данного Приказа на сайте департамента финансов в сети Интернет  /www.bor-fin.ru/;</w:t>
      </w:r>
    </w:p>
    <w:p w:rsidR="004C0995" w:rsidRPr="00E51B95" w:rsidRDefault="004C0995" w:rsidP="00EF3CF2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51B95">
        <w:rPr>
          <w:rFonts w:ascii="Times New Roman" w:hAnsi="Times New Roman" w:cs="Times New Roman"/>
          <w:sz w:val="28"/>
          <w:szCs w:val="28"/>
        </w:rPr>
        <w:t>.2. Довести данный Приказ до сведения Главных распорядителей бюджетных средств городского округа город Бор.</w:t>
      </w:r>
    </w:p>
    <w:p w:rsidR="004C0995" w:rsidRPr="00E51B95" w:rsidRDefault="004C0995" w:rsidP="00CE1E8B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51B95">
        <w:rPr>
          <w:rFonts w:ascii="Times New Roman" w:hAnsi="Times New Roman" w:cs="Times New Roman"/>
          <w:sz w:val="28"/>
          <w:szCs w:val="28"/>
        </w:rPr>
        <w:t>. Контроль за выполнением настоящего приказа оставляю за собой.</w:t>
      </w:r>
    </w:p>
    <w:p w:rsidR="004C0995" w:rsidRDefault="004C0995" w:rsidP="00CE1E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C0995" w:rsidRPr="00DA663D" w:rsidRDefault="004C0995" w:rsidP="00CE1E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C0995" w:rsidRDefault="004C0995" w:rsidP="00CE1E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 финансов</w:t>
      </w:r>
    </w:p>
    <w:p w:rsidR="004C0995" w:rsidRDefault="004C0995" w:rsidP="00CE1E8B">
      <w:pPr>
        <w:ind w:left="-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г. Бор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Г.Д. Симакова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Default="004C0995">
      <w:pPr>
        <w:rPr>
          <w:rFonts w:ascii="Times New Roman" w:hAnsi="Times New Roman" w:cs="Times New Roman"/>
        </w:rPr>
      </w:pPr>
    </w:p>
    <w:p w:rsidR="004C0995" w:rsidRPr="002A19AA" w:rsidRDefault="004C0995" w:rsidP="000405A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A19AA">
        <w:rPr>
          <w:rFonts w:ascii="Times New Roman" w:hAnsi="Times New Roman" w:cs="Times New Roman"/>
          <w:sz w:val="24"/>
          <w:szCs w:val="24"/>
        </w:rPr>
        <w:t>Утверждена</w:t>
      </w:r>
    </w:p>
    <w:p w:rsidR="004C0995" w:rsidRPr="002A19AA" w:rsidRDefault="004C0995" w:rsidP="000405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A19AA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Департамента</w:t>
      </w:r>
      <w:r w:rsidRPr="002A19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0995" w:rsidRPr="002A19AA" w:rsidRDefault="004C0995" w:rsidP="000405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 </w:t>
      </w:r>
      <w:r w:rsidRPr="002A19A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городского округа г.Бор</w:t>
      </w:r>
    </w:p>
    <w:p w:rsidR="004C0995" w:rsidRPr="002A19AA" w:rsidRDefault="004C0995" w:rsidP="000405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A19AA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4C0995" w:rsidRPr="002A19AA" w:rsidRDefault="004C0995" w:rsidP="000405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A19AA">
        <w:rPr>
          <w:rFonts w:ascii="Times New Roman" w:hAnsi="Times New Roman" w:cs="Times New Roman"/>
          <w:sz w:val="24"/>
          <w:szCs w:val="24"/>
        </w:rPr>
        <w:t xml:space="preserve">от   </w:t>
      </w:r>
      <w:r>
        <w:rPr>
          <w:rFonts w:ascii="Times New Roman" w:hAnsi="Times New Roman" w:cs="Times New Roman"/>
          <w:sz w:val="24"/>
          <w:szCs w:val="24"/>
        </w:rPr>
        <w:t xml:space="preserve">26.01.2018 г  </w:t>
      </w:r>
      <w:r w:rsidRPr="002A19AA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5н</w:t>
      </w:r>
    </w:p>
    <w:p w:rsidR="004C0995" w:rsidRDefault="004C0995" w:rsidP="000405A5">
      <w:pPr>
        <w:pStyle w:val="ConsPlusNormal"/>
        <w:jc w:val="both"/>
      </w:pPr>
    </w:p>
    <w:p w:rsidR="004C0995" w:rsidRPr="007B0113" w:rsidRDefault="004C0995" w:rsidP="002117E8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0" w:name="Par36"/>
      <w:bookmarkEnd w:id="0"/>
      <w:r w:rsidRPr="007B0113">
        <w:rPr>
          <w:rFonts w:ascii="Times New Roman" w:hAnsi="Times New Roman" w:cs="Times New Roman"/>
          <w:b/>
          <w:bCs/>
          <w:sz w:val="24"/>
          <w:szCs w:val="24"/>
        </w:rPr>
        <w:t>Типовая форма соглашения (договора)</w:t>
      </w:r>
    </w:p>
    <w:p w:rsidR="004C0995" w:rsidRPr="007B0113" w:rsidRDefault="004C0995" w:rsidP="002117E8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B0113">
        <w:rPr>
          <w:rFonts w:ascii="Times New Roman" w:hAnsi="Times New Roman" w:cs="Times New Roman"/>
          <w:b/>
          <w:bCs/>
          <w:sz w:val="24"/>
          <w:szCs w:val="24"/>
        </w:rPr>
        <w:t>о предоставлении  субсидии</w:t>
      </w:r>
    </w:p>
    <w:p w:rsidR="004C0995" w:rsidRPr="007B0113" w:rsidRDefault="004C0995" w:rsidP="002117E8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B0113">
        <w:rPr>
          <w:rFonts w:ascii="Times New Roman" w:hAnsi="Times New Roman" w:cs="Times New Roman"/>
          <w:b/>
          <w:bCs/>
          <w:sz w:val="24"/>
          <w:szCs w:val="24"/>
        </w:rPr>
        <w:t>некоммерческой организации, не являющейся государственным</w:t>
      </w:r>
    </w:p>
    <w:p w:rsidR="004C0995" w:rsidRPr="007B0113" w:rsidRDefault="004C0995" w:rsidP="002117E8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B0113">
        <w:rPr>
          <w:rFonts w:ascii="Times New Roman" w:hAnsi="Times New Roman" w:cs="Times New Roman"/>
          <w:b/>
          <w:bCs/>
          <w:sz w:val="24"/>
          <w:szCs w:val="24"/>
        </w:rPr>
        <w:t xml:space="preserve">(муниципальным) учреждением </w:t>
      </w:r>
      <w:hyperlink w:anchor="P452" w:history="1">
        <w:r w:rsidRPr="007B0113"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&lt;1&gt;</w:t>
        </w:r>
      </w:hyperlink>
    </w:p>
    <w:p w:rsidR="004C0995" w:rsidRDefault="004C0995" w:rsidP="002117E8">
      <w:pPr>
        <w:pStyle w:val="ConsPlusNormal"/>
        <w:ind w:firstLine="540"/>
        <w:jc w:val="both"/>
      </w:pP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г. ___________________________________________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(место заключения соглашения (договора)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</w:p>
    <w:p w:rsidR="004C0995" w:rsidRPr="007B0113" w:rsidRDefault="004C0995" w:rsidP="007B0113">
      <w:pPr>
        <w:pStyle w:val="ConsPlusNonforma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"__" __________ 20__ г.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Pr="007B0113">
        <w:rPr>
          <w:rFonts w:ascii="Times New Roman" w:hAnsi="Times New Roman" w:cs="Times New Roman"/>
        </w:rPr>
        <w:t>N _______________________</w:t>
      </w:r>
    </w:p>
    <w:p w:rsidR="004C0995" w:rsidRPr="007B0113" w:rsidRDefault="004C0995" w:rsidP="007B0113">
      <w:pPr>
        <w:pStyle w:val="ConsPlusNonforma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(дата заключения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Pr="007B0113">
        <w:rPr>
          <w:rFonts w:ascii="Times New Roman" w:hAnsi="Times New Roman" w:cs="Times New Roman"/>
        </w:rPr>
        <w:t>(номер соглашения</w:t>
      </w:r>
    </w:p>
    <w:p w:rsidR="004C0995" w:rsidRPr="007B0113" w:rsidRDefault="004C0995" w:rsidP="007B0113">
      <w:pPr>
        <w:pStyle w:val="ConsPlusNonforma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соглашения (договора)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Pr="007B0113">
        <w:rPr>
          <w:rFonts w:ascii="Times New Roman" w:hAnsi="Times New Roman" w:cs="Times New Roman"/>
        </w:rPr>
        <w:t xml:space="preserve"> (договора) </w:t>
      </w:r>
      <w:hyperlink w:anchor="P453" w:history="1">
        <w:r w:rsidRPr="007B0113">
          <w:rPr>
            <w:rFonts w:ascii="Times New Roman" w:hAnsi="Times New Roman" w:cs="Times New Roman"/>
            <w:color w:val="0000FF"/>
          </w:rPr>
          <w:t>&lt;2&gt;</w:t>
        </w:r>
      </w:hyperlink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1" w:name="P45"/>
      <w:bookmarkEnd w:id="1"/>
      <w:r w:rsidRPr="007B0113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7B0113">
        <w:rPr>
          <w:rFonts w:ascii="Times New Roman" w:hAnsi="Times New Roman" w:cs="Times New Roman"/>
        </w:rPr>
        <w:t>,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0113">
        <w:rPr>
          <w:rFonts w:ascii="Times New Roman" w:hAnsi="Times New Roman" w:cs="Times New Roman"/>
        </w:rPr>
        <w:t xml:space="preserve">  (администрация или иная организация, осуществляющая в соответствии с бюджетным законодательством Российской Федерации функции главного распорядителя средств бюджета городского округа г. Бор, которому(ой) как получателю средств бюджета  доведены  лимиты бюджетных  обязательств на предоставление субсидии в соответствии с пунктом 2 </w:t>
      </w:r>
      <w:hyperlink r:id="rId5" w:history="1">
        <w:r w:rsidRPr="007B0113">
          <w:rPr>
            <w:rFonts w:ascii="Times New Roman" w:hAnsi="Times New Roman" w:cs="Times New Roman"/>
            <w:color w:val="0000FF"/>
          </w:rPr>
          <w:t>статьи   78.1</w:t>
        </w:r>
      </w:hyperlink>
      <w:r w:rsidRPr="007B0113">
        <w:rPr>
          <w:rFonts w:ascii="Times New Roman" w:hAnsi="Times New Roman" w:cs="Times New Roman"/>
        </w:rPr>
        <w:t xml:space="preserve">  Бюджетного  кодекса   Российской   Федерации, </w:t>
      </w:r>
      <w:r w:rsidRPr="007B0113">
        <w:rPr>
          <w:rFonts w:ascii="Times New Roman" w:hAnsi="Times New Roman" w:cs="Times New Roman"/>
          <w:sz w:val="24"/>
          <w:szCs w:val="24"/>
        </w:rPr>
        <w:t>именуемое(ая)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113">
        <w:rPr>
          <w:rFonts w:ascii="Times New Roman" w:hAnsi="Times New Roman" w:cs="Times New Roman"/>
          <w:sz w:val="24"/>
          <w:szCs w:val="24"/>
        </w:rPr>
        <w:t>дальнейшем</w:t>
      </w:r>
      <w:r w:rsidRPr="007B0113">
        <w:rPr>
          <w:rFonts w:ascii="Times New Roman" w:hAnsi="Times New Roman" w:cs="Times New Roman"/>
        </w:rPr>
        <w:t xml:space="preserve"> _______</w:t>
      </w:r>
      <w:r>
        <w:rPr>
          <w:rFonts w:ascii="Times New Roman" w:hAnsi="Times New Roman" w:cs="Times New Roman"/>
        </w:rPr>
        <w:t>_____________________________</w:t>
      </w:r>
      <w:r w:rsidRPr="007B0113">
        <w:rPr>
          <w:rFonts w:ascii="Times New Roman" w:hAnsi="Times New Roman" w:cs="Times New Roman"/>
        </w:rPr>
        <w:t xml:space="preserve"> </w:t>
      </w:r>
      <w:r w:rsidRPr="007B0113">
        <w:rPr>
          <w:rFonts w:ascii="Times New Roman" w:hAnsi="Times New Roman" w:cs="Times New Roman"/>
          <w:sz w:val="24"/>
          <w:szCs w:val="24"/>
        </w:rPr>
        <w:t>в лице</w:t>
      </w:r>
      <w:r>
        <w:rPr>
          <w:rFonts w:ascii="Times New Roman" w:hAnsi="Times New Roman" w:cs="Times New Roman"/>
        </w:rPr>
        <w:t xml:space="preserve"> _________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</w:t>
      </w:r>
      <w:r w:rsidRPr="007B011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7B0113">
        <w:rPr>
          <w:rFonts w:ascii="Times New Roman" w:hAnsi="Times New Roman" w:cs="Times New Roman"/>
        </w:rPr>
        <w:t xml:space="preserve">(Администрация, иной орган (организация)) </w:t>
      </w:r>
      <w:hyperlink w:anchor="P454" w:history="1">
        <w:r w:rsidRPr="007B0113">
          <w:rPr>
            <w:rFonts w:ascii="Times New Roman" w:hAnsi="Times New Roman" w:cs="Times New Roman"/>
            <w:color w:val="0000FF"/>
          </w:rPr>
          <w:t>&lt;3&gt;</w:t>
        </w:r>
      </w:hyperlink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7B0113">
        <w:rPr>
          <w:rFonts w:ascii="Times New Roman" w:hAnsi="Times New Roman" w:cs="Times New Roman"/>
        </w:rPr>
        <w:t>,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(наименование должности, а также фамилия, имя, отчество (при наличии) руководителя Администрации, иного органа (организации)или уполномоченного им лица)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действующего(ей) на основании</w:t>
      </w:r>
      <w:r>
        <w:rPr>
          <w:rFonts w:ascii="Times New Roman" w:hAnsi="Times New Roman" w:cs="Times New Roman"/>
        </w:rPr>
        <w:t xml:space="preserve"> ______</w:t>
      </w:r>
      <w:r w:rsidRPr="007B0113"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>_______________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7B0113">
        <w:rPr>
          <w:rFonts w:ascii="Times New Roman" w:hAnsi="Times New Roman" w:cs="Times New Roman"/>
        </w:rPr>
        <w:t>,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(реквизиты учредительного документа (положения) Администрации,иного органа (организации), доверенности, приказа или иного документа, удостоверяющего полномочия)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C3789D">
        <w:rPr>
          <w:rFonts w:ascii="Times New Roman" w:hAnsi="Times New Roman" w:cs="Times New Roman"/>
          <w:sz w:val="24"/>
          <w:szCs w:val="24"/>
        </w:rPr>
        <w:t>с одной стороны и</w:t>
      </w:r>
      <w:r>
        <w:rPr>
          <w:rFonts w:ascii="Times New Roman" w:hAnsi="Times New Roman" w:cs="Times New Roman"/>
        </w:rPr>
        <w:t xml:space="preserve"> _______</w:t>
      </w:r>
      <w:r w:rsidRPr="007B0113">
        <w:rPr>
          <w:rFonts w:ascii="Times New Roman" w:hAnsi="Times New Roman" w:cs="Times New Roman"/>
        </w:rPr>
        <w:t>_____________________________________________</w:t>
      </w:r>
      <w:r>
        <w:rPr>
          <w:rFonts w:ascii="Times New Roman" w:hAnsi="Times New Roman" w:cs="Times New Roman"/>
        </w:rPr>
        <w:t>____________________</w:t>
      </w:r>
      <w:r w:rsidRPr="007B0113">
        <w:rPr>
          <w:rFonts w:ascii="Times New Roman" w:hAnsi="Times New Roman" w:cs="Times New Roman"/>
        </w:rPr>
        <w:t>,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7B0113">
        <w:rPr>
          <w:rFonts w:ascii="Times New Roman" w:hAnsi="Times New Roman" w:cs="Times New Roman"/>
        </w:rPr>
        <w:t>(наименование некоммерческой организации, не являющейся государственным (муниципальным) учреждением)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C3789D">
        <w:rPr>
          <w:rFonts w:ascii="Times New Roman" w:hAnsi="Times New Roman" w:cs="Times New Roman"/>
          <w:sz w:val="24"/>
          <w:szCs w:val="24"/>
        </w:rPr>
        <w:t>именуемая в дальнейшем "Получатель", в лице</w:t>
      </w:r>
      <w:r>
        <w:rPr>
          <w:rFonts w:ascii="Times New Roman" w:hAnsi="Times New Roman" w:cs="Times New Roman"/>
        </w:rPr>
        <w:t>_</w:t>
      </w:r>
      <w:r w:rsidRPr="007B0113">
        <w:rPr>
          <w:rFonts w:ascii="Times New Roman" w:hAnsi="Times New Roman" w:cs="Times New Roman"/>
        </w:rPr>
        <w:t>_______________________</w:t>
      </w:r>
      <w:r>
        <w:rPr>
          <w:rFonts w:ascii="Times New Roman" w:hAnsi="Times New Roman" w:cs="Times New Roman"/>
        </w:rPr>
        <w:t>_____________________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7B0113">
        <w:rPr>
          <w:rFonts w:ascii="Times New Roman" w:hAnsi="Times New Roman" w:cs="Times New Roman"/>
        </w:rPr>
        <w:t>_,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(наименование должности, а также фамилия, имя, отчество (при наличии) лица, представляющего Получателя, или уполномоченного им лица)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C3789D">
        <w:rPr>
          <w:rFonts w:ascii="Times New Roman" w:hAnsi="Times New Roman" w:cs="Times New Roman"/>
          <w:sz w:val="24"/>
          <w:szCs w:val="24"/>
        </w:rPr>
        <w:t>действующего(ей) на основании</w:t>
      </w:r>
      <w:r w:rsidRPr="007B0113">
        <w:rPr>
          <w:rFonts w:ascii="Times New Roman" w:hAnsi="Times New Roman" w:cs="Times New Roman"/>
        </w:rPr>
        <w:t xml:space="preserve"> _______</w:t>
      </w:r>
      <w:r>
        <w:rPr>
          <w:rFonts w:ascii="Times New Roman" w:hAnsi="Times New Roman" w:cs="Times New Roman"/>
        </w:rPr>
        <w:t>_</w:t>
      </w:r>
      <w:r w:rsidRPr="007B0113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____________________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7B0113">
        <w:rPr>
          <w:rFonts w:ascii="Times New Roman" w:hAnsi="Times New Roman" w:cs="Times New Roman"/>
        </w:rPr>
        <w:t>,</w:t>
      </w:r>
    </w:p>
    <w:p w:rsidR="004C0995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(реквизиты учредительного документа некоммерческой организации, не являющейся государственным (муниципальным)</w:t>
      </w:r>
      <w:r>
        <w:rPr>
          <w:rFonts w:ascii="Times New Roman" w:hAnsi="Times New Roman" w:cs="Times New Roman"/>
        </w:rPr>
        <w:t xml:space="preserve"> </w:t>
      </w:r>
      <w:r w:rsidRPr="007B0113">
        <w:rPr>
          <w:rFonts w:ascii="Times New Roman" w:hAnsi="Times New Roman" w:cs="Times New Roman"/>
        </w:rPr>
        <w:t>учреждением,</w:t>
      </w:r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0113">
        <w:rPr>
          <w:rFonts w:ascii="Times New Roman" w:hAnsi="Times New Roman" w:cs="Times New Roman"/>
        </w:rPr>
        <w:t xml:space="preserve"> </w:t>
      </w:r>
      <w:r w:rsidRPr="00C3789D">
        <w:rPr>
          <w:rFonts w:ascii="Times New Roman" w:hAnsi="Times New Roman" w:cs="Times New Roman"/>
          <w:sz w:val="24"/>
          <w:szCs w:val="24"/>
        </w:rPr>
        <w:t>доверенности)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89D">
        <w:rPr>
          <w:rFonts w:ascii="Times New Roman" w:hAnsi="Times New Roman" w:cs="Times New Roman"/>
          <w:sz w:val="24"/>
          <w:szCs w:val="24"/>
        </w:rPr>
        <w:t>с другой стор</w:t>
      </w:r>
      <w:r>
        <w:rPr>
          <w:rFonts w:ascii="Times New Roman" w:hAnsi="Times New Roman" w:cs="Times New Roman"/>
          <w:sz w:val="24"/>
          <w:szCs w:val="24"/>
        </w:rPr>
        <w:t xml:space="preserve">оны, далее именуемые "Стороны", в соответствии с </w:t>
      </w:r>
      <w:r w:rsidRPr="00C3789D">
        <w:rPr>
          <w:rFonts w:ascii="Times New Roman" w:hAnsi="Times New Roman" w:cs="Times New Roman"/>
          <w:sz w:val="24"/>
          <w:szCs w:val="24"/>
        </w:rPr>
        <w:t>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C3789D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Pr="00C3789D">
        <w:rPr>
          <w:rFonts w:ascii="Times New Roman" w:hAnsi="Times New Roman" w:cs="Times New Roman"/>
          <w:sz w:val="24"/>
          <w:szCs w:val="24"/>
        </w:rPr>
        <w:t>Федераци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C3789D">
        <w:rPr>
          <w:rFonts w:ascii="Times New Roman" w:hAnsi="Times New Roman" w:cs="Times New Roman"/>
          <w:sz w:val="24"/>
          <w:szCs w:val="24"/>
        </w:rPr>
        <w:t>(Собрание  законодательства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89D">
        <w:rPr>
          <w:rFonts w:ascii="Times New Roman" w:hAnsi="Times New Roman" w:cs="Times New Roman"/>
          <w:sz w:val="24"/>
          <w:szCs w:val="24"/>
        </w:rPr>
        <w:t>Федерации,  1998,  N  31, ст. 3823; 2017, N 14, ст. 2007; N 30, ст.  4458),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7B0113">
        <w:rPr>
          <w:rFonts w:ascii="Times New Roman" w:hAnsi="Times New Roman" w:cs="Times New Roman"/>
        </w:rPr>
        <w:t>,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(наименование порядка предоставления субсидии Получателю)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C3789D">
        <w:rPr>
          <w:rFonts w:ascii="Times New Roman" w:hAnsi="Times New Roman" w:cs="Times New Roman"/>
          <w:sz w:val="24"/>
          <w:szCs w:val="24"/>
        </w:rPr>
        <w:t>утвержденными(ым)</w:t>
      </w:r>
      <w:r w:rsidRPr="007B0113">
        <w:rPr>
          <w:rFonts w:ascii="Times New Roman" w:hAnsi="Times New Roman" w:cs="Times New Roman"/>
        </w:rPr>
        <w:t xml:space="preserve"> _________________________________________________________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7B0113">
        <w:rPr>
          <w:rFonts w:ascii="Times New Roman" w:hAnsi="Times New Roman" w:cs="Times New Roman"/>
        </w:rPr>
        <w:t xml:space="preserve"> (постановлением администрации городского округа г. Бор)</w:t>
      </w:r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0113">
        <w:rPr>
          <w:rFonts w:ascii="Times New Roman" w:hAnsi="Times New Roman" w:cs="Times New Roman"/>
        </w:rPr>
        <w:t xml:space="preserve">от "__" __________ 20__ г. N ___ </w:t>
      </w:r>
      <w:r w:rsidRPr="00C3789D">
        <w:rPr>
          <w:rFonts w:ascii="Times New Roman" w:hAnsi="Times New Roman" w:cs="Times New Roman"/>
          <w:sz w:val="24"/>
          <w:szCs w:val="24"/>
        </w:rPr>
        <w:t>(далее - Порядок предоставления субсидии),</w:t>
      </w:r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89D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нижеследующем.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2" w:name="P92"/>
      <w:bookmarkEnd w:id="2"/>
      <w:r w:rsidRPr="007B0113">
        <w:rPr>
          <w:rFonts w:ascii="Times New Roman" w:hAnsi="Times New Roman" w:cs="Times New Roman"/>
          <w:sz w:val="24"/>
          <w:szCs w:val="24"/>
        </w:rPr>
        <w:t>I. Предмет Соглашения</w:t>
      </w:r>
    </w:p>
    <w:p w:rsidR="004C0995" w:rsidRPr="007B0113" w:rsidRDefault="004C0995" w:rsidP="002117E8">
      <w:pPr>
        <w:pStyle w:val="ConsPlusNormal"/>
        <w:jc w:val="center"/>
        <w:rPr>
          <w:rFonts w:ascii="Times New Roman" w:hAnsi="Times New Roman" w:cs="Times New Roman"/>
        </w:rPr>
      </w:pPr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94"/>
      <w:bookmarkEnd w:id="3"/>
      <w:r w:rsidRPr="00C3789D">
        <w:rPr>
          <w:rFonts w:ascii="Times New Roman" w:hAnsi="Times New Roman" w:cs="Times New Roman"/>
          <w:sz w:val="24"/>
          <w:szCs w:val="24"/>
        </w:rPr>
        <w:t xml:space="preserve">    1.1. Предметом настоящего Соглашения является предоставление Получателю</w:t>
      </w:r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89D">
        <w:rPr>
          <w:rFonts w:ascii="Times New Roman" w:hAnsi="Times New Roman" w:cs="Times New Roman"/>
          <w:sz w:val="24"/>
          <w:szCs w:val="24"/>
        </w:rPr>
        <w:t xml:space="preserve">из бюджета   в 20__ году/20__ - 20__ годах </w:t>
      </w:r>
      <w:hyperlink w:anchor="P455" w:history="1">
        <w:r w:rsidRPr="00C3789D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C3789D">
        <w:rPr>
          <w:rFonts w:ascii="Times New Roman" w:hAnsi="Times New Roman" w:cs="Times New Roman"/>
          <w:sz w:val="24"/>
          <w:szCs w:val="24"/>
        </w:rPr>
        <w:t xml:space="preserve">  субсидии  на:</w:t>
      </w:r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89D">
        <w:rPr>
          <w:rFonts w:ascii="Times New Roman" w:hAnsi="Times New Roman" w:cs="Times New Roman"/>
          <w:sz w:val="24"/>
          <w:szCs w:val="24"/>
        </w:rPr>
        <w:t>_______________________________________________________ (далее - Субсидия);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(указание цели (ей) предоставления Субсидии) </w:t>
      </w:r>
      <w:hyperlink w:anchor="P456" w:history="1">
        <w:r w:rsidRPr="007B0113">
          <w:rPr>
            <w:rFonts w:ascii="Times New Roman" w:hAnsi="Times New Roman" w:cs="Times New Roman"/>
            <w:color w:val="0000FF"/>
          </w:rPr>
          <w:t>&lt;5&gt;</w:t>
        </w:r>
      </w:hyperlink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" w:name="P98"/>
      <w:bookmarkEnd w:id="4"/>
      <w:r w:rsidRPr="00C3789D">
        <w:rPr>
          <w:rFonts w:ascii="Times New Roman" w:hAnsi="Times New Roman" w:cs="Times New Roman"/>
          <w:sz w:val="24"/>
          <w:szCs w:val="24"/>
        </w:rPr>
        <w:t xml:space="preserve">    1.1.1. в  целях реализации Получателем следующих проектов (мероприятий)</w:t>
      </w:r>
      <w:hyperlink w:anchor="P457" w:history="1">
        <w:r w:rsidRPr="007B0113">
          <w:rPr>
            <w:rFonts w:ascii="Times New Roman" w:hAnsi="Times New Roman" w:cs="Times New Roman"/>
            <w:color w:val="0000FF"/>
          </w:rPr>
          <w:t>&lt;6&gt;</w:t>
        </w:r>
      </w:hyperlink>
      <w:r w:rsidRPr="007B0113">
        <w:rPr>
          <w:rFonts w:ascii="Times New Roman" w:hAnsi="Times New Roman" w:cs="Times New Roman"/>
        </w:rPr>
        <w:t>:</w:t>
      </w:r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00"/>
      <w:bookmarkEnd w:id="5"/>
      <w:r w:rsidRPr="00C3789D">
        <w:rPr>
          <w:rFonts w:ascii="Times New Roman" w:hAnsi="Times New Roman" w:cs="Times New Roman"/>
          <w:sz w:val="24"/>
          <w:szCs w:val="24"/>
        </w:rPr>
        <w:t xml:space="preserve">    1.1.1.1. _____________________________________________________________;</w:t>
      </w:r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01"/>
      <w:bookmarkEnd w:id="6"/>
      <w:r w:rsidRPr="00C3789D">
        <w:rPr>
          <w:rFonts w:ascii="Times New Roman" w:hAnsi="Times New Roman" w:cs="Times New Roman"/>
          <w:sz w:val="24"/>
          <w:szCs w:val="24"/>
        </w:rPr>
        <w:t xml:space="preserve">    1.1.1.2. _____________________________________________________________.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7" w:name="P103"/>
      <w:bookmarkEnd w:id="7"/>
      <w:r w:rsidRPr="007B0113">
        <w:rPr>
          <w:rFonts w:ascii="Times New Roman" w:hAnsi="Times New Roman" w:cs="Times New Roman"/>
          <w:sz w:val="24"/>
          <w:szCs w:val="24"/>
        </w:rPr>
        <w:t>II. Финансовое обеспечение предоставления Субсидии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05"/>
      <w:bookmarkEnd w:id="8"/>
      <w:r w:rsidRPr="00C3789D">
        <w:rPr>
          <w:rFonts w:ascii="Times New Roman" w:hAnsi="Times New Roman" w:cs="Times New Roman"/>
          <w:sz w:val="24"/>
          <w:szCs w:val="24"/>
        </w:rPr>
        <w:t xml:space="preserve">    2.1.  Субсидия  предоставляется  в  соответствии  с  лимитами бюджетных</w:t>
      </w:r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89D">
        <w:rPr>
          <w:rFonts w:ascii="Times New Roman" w:hAnsi="Times New Roman" w:cs="Times New Roman"/>
          <w:sz w:val="24"/>
          <w:szCs w:val="24"/>
        </w:rPr>
        <w:t>обязательств, доведенными __________________________________ как получателю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7B0113">
        <w:rPr>
          <w:rFonts w:ascii="Times New Roman" w:hAnsi="Times New Roman" w:cs="Times New Roman"/>
        </w:rPr>
        <w:t>Администрации, иному органу (организации)</w:t>
      </w:r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789D">
        <w:rPr>
          <w:rFonts w:ascii="Times New Roman" w:hAnsi="Times New Roman" w:cs="Times New Roman"/>
          <w:sz w:val="24"/>
          <w:szCs w:val="24"/>
        </w:rPr>
        <w:t xml:space="preserve">средств бюджета,  по  кодам  классификации расходов бюджетов Российской  Федерации (далее - коды БК) на цель(и), указанную(ые) в </w:t>
      </w:r>
      <w:hyperlink w:anchor="P92" w:history="1">
        <w:r w:rsidRPr="00C3789D">
          <w:rPr>
            <w:rFonts w:ascii="Times New Roman" w:hAnsi="Times New Roman" w:cs="Times New Roman"/>
            <w:color w:val="0000FF"/>
            <w:sz w:val="24"/>
            <w:szCs w:val="24"/>
          </w:rPr>
          <w:t>разделе</w:t>
        </w:r>
      </w:hyperlink>
      <w:r w:rsidRPr="00C3789D">
        <w:rPr>
          <w:rFonts w:ascii="Times New Roman" w:hAnsi="Times New Roman" w:cs="Times New Roman"/>
          <w:sz w:val="24"/>
          <w:szCs w:val="24"/>
        </w:rPr>
        <w:t xml:space="preserve"> I  настоящего  Соглашения,  в размере ________________________, в том числе</w:t>
      </w:r>
      <w:hyperlink w:anchor="P458" w:history="1">
        <w:r w:rsidRPr="007B0113">
          <w:rPr>
            <w:rFonts w:ascii="Times New Roman" w:hAnsi="Times New Roman" w:cs="Times New Roman"/>
            <w:color w:val="0000FF"/>
          </w:rPr>
          <w:t>&lt;7&gt;</w:t>
        </w:r>
      </w:hyperlink>
      <w:r w:rsidRPr="007B0113">
        <w:rPr>
          <w:rFonts w:ascii="Times New Roman" w:hAnsi="Times New Roman" w:cs="Times New Roman"/>
        </w:rPr>
        <w:t>:</w:t>
      </w:r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20__ году _</w:t>
      </w:r>
      <w:r w:rsidRPr="00C3789D">
        <w:rPr>
          <w:rFonts w:ascii="Times New Roman" w:hAnsi="Times New Roman" w:cs="Times New Roman"/>
          <w:sz w:val="24"/>
          <w:szCs w:val="24"/>
        </w:rPr>
        <w:t>(________________) рублей __ копеек - по коду БК 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3789D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</w:t>
      </w:r>
      <w:r w:rsidRPr="007B0113">
        <w:rPr>
          <w:rFonts w:ascii="Times New Roman" w:hAnsi="Times New Roman" w:cs="Times New Roman"/>
        </w:rPr>
        <w:t xml:space="preserve">(сумма прописью)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7B0113">
        <w:rPr>
          <w:rFonts w:ascii="Times New Roman" w:hAnsi="Times New Roman" w:cs="Times New Roman"/>
        </w:rPr>
        <w:t>(код</w:t>
      </w:r>
      <w:r>
        <w:rPr>
          <w:rFonts w:ascii="Times New Roman" w:hAnsi="Times New Roman" w:cs="Times New Roman"/>
        </w:rPr>
        <w:t xml:space="preserve">  </w:t>
      </w:r>
      <w:r w:rsidRPr="007B0113">
        <w:rPr>
          <w:rFonts w:ascii="Times New Roman" w:hAnsi="Times New Roman" w:cs="Times New Roman"/>
        </w:rPr>
        <w:t>БК)</w:t>
      </w:r>
    </w:p>
    <w:p w:rsidR="004C0995" w:rsidRPr="00C3789D" w:rsidRDefault="004C0995" w:rsidP="00C378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20__ году _</w:t>
      </w:r>
      <w:r w:rsidRPr="00C3789D">
        <w:rPr>
          <w:rFonts w:ascii="Times New Roman" w:hAnsi="Times New Roman" w:cs="Times New Roman"/>
          <w:sz w:val="24"/>
          <w:szCs w:val="24"/>
        </w:rPr>
        <w:t>(________________) рублей __ копеек - по коду БК 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3789D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C3789D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</w:t>
      </w:r>
      <w:r w:rsidRPr="007B0113">
        <w:rPr>
          <w:rFonts w:ascii="Times New Roman" w:hAnsi="Times New Roman" w:cs="Times New Roman"/>
        </w:rPr>
        <w:t xml:space="preserve">(сумма прописью)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7B0113">
        <w:rPr>
          <w:rFonts w:ascii="Times New Roman" w:hAnsi="Times New Roman" w:cs="Times New Roman"/>
        </w:rPr>
        <w:t>(код</w:t>
      </w:r>
      <w:r>
        <w:rPr>
          <w:rFonts w:ascii="Times New Roman" w:hAnsi="Times New Roman" w:cs="Times New Roman"/>
        </w:rPr>
        <w:t xml:space="preserve">  </w:t>
      </w:r>
      <w:r w:rsidRPr="007B0113">
        <w:rPr>
          <w:rFonts w:ascii="Times New Roman" w:hAnsi="Times New Roman" w:cs="Times New Roman"/>
        </w:rPr>
        <w:t>БК)</w:t>
      </w:r>
    </w:p>
    <w:p w:rsidR="004C0995" w:rsidRPr="00C3789D" w:rsidRDefault="004C0995" w:rsidP="00C378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20__ году _</w:t>
      </w:r>
      <w:r w:rsidRPr="00C3789D">
        <w:rPr>
          <w:rFonts w:ascii="Times New Roman" w:hAnsi="Times New Roman" w:cs="Times New Roman"/>
          <w:sz w:val="24"/>
          <w:szCs w:val="24"/>
        </w:rPr>
        <w:t>(________________) рублей __ копеек - по коду БК 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3789D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C3789D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</w:t>
      </w:r>
      <w:r w:rsidRPr="007B0113">
        <w:rPr>
          <w:rFonts w:ascii="Times New Roman" w:hAnsi="Times New Roman" w:cs="Times New Roman"/>
        </w:rPr>
        <w:t xml:space="preserve">(сумма прописью)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7B0113">
        <w:rPr>
          <w:rFonts w:ascii="Times New Roman" w:hAnsi="Times New Roman" w:cs="Times New Roman"/>
        </w:rPr>
        <w:t>(код</w:t>
      </w:r>
      <w:r>
        <w:rPr>
          <w:rFonts w:ascii="Times New Roman" w:hAnsi="Times New Roman" w:cs="Times New Roman"/>
        </w:rPr>
        <w:t xml:space="preserve">  </w:t>
      </w:r>
      <w:r w:rsidRPr="007B0113">
        <w:rPr>
          <w:rFonts w:ascii="Times New Roman" w:hAnsi="Times New Roman" w:cs="Times New Roman"/>
        </w:rPr>
        <w:t>БК)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9" w:name="P123"/>
      <w:bookmarkEnd w:id="9"/>
      <w:r w:rsidRPr="007B0113">
        <w:rPr>
          <w:rFonts w:ascii="Times New Roman" w:hAnsi="Times New Roman" w:cs="Times New Roman"/>
          <w:sz w:val="24"/>
          <w:szCs w:val="24"/>
        </w:rPr>
        <w:t>III. Условия предоставления Субсидии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3.1. Субсидия предоставляется в соответствии с Порядком предоставления субсидии: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10" w:name="P126"/>
      <w:bookmarkEnd w:id="10"/>
      <w:r w:rsidRPr="00C3789D">
        <w:rPr>
          <w:rFonts w:ascii="Times New Roman" w:hAnsi="Times New Roman" w:cs="Times New Roman"/>
          <w:sz w:val="24"/>
          <w:szCs w:val="24"/>
        </w:rPr>
        <w:t xml:space="preserve">    3.1.1. при представлении Получателем в</w:t>
      </w:r>
      <w:r w:rsidRPr="007B0113">
        <w:rPr>
          <w:rFonts w:ascii="Times New Roman" w:hAnsi="Times New Roman" w:cs="Times New Roman"/>
        </w:rPr>
        <w:t xml:space="preserve"> _______________________________</w:t>
      </w:r>
      <w:r>
        <w:rPr>
          <w:rFonts w:ascii="Times New Roman" w:hAnsi="Times New Roman" w:cs="Times New Roman"/>
        </w:rPr>
        <w:t>________________</w:t>
      </w:r>
      <w:r w:rsidRPr="007B0113">
        <w:rPr>
          <w:rFonts w:ascii="Times New Roman" w:hAnsi="Times New Roman" w:cs="Times New Roman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7B011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Администрацию</w:t>
      </w:r>
      <w:r w:rsidRPr="007B0113">
        <w:rPr>
          <w:rFonts w:ascii="Times New Roman" w:hAnsi="Times New Roman" w:cs="Times New Roman"/>
        </w:rPr>
        <w:t>, иной орган (организация)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" w:name="P129"/>
      <w:bookmarkEnd w:id="11"/>
      <w:r w:rsidRPr="007B0113">
        <w:rPr>
          <w:rFonts w:ascii="Times New Roman" w:hAnsi="Times New Roman" w:cs="Times New Roman"/>
          <w:sz w:val="24"/>
          <w:szCs w:val="24"/>
        </w:rPr>
        <w:t xml:space="preserve">3.1.1.1. в срок до "__" ____ 20__ г. документов, в том числе </w:t>
      </w:r>
      <w:hyperlink w:anchor="P459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&lt;8&gt;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:</w:t>
      </w:r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12" w:name="P130"/>
      <w:bookmarkEnd w:id="12"/>
      <w:r w:rsidRPr="00C3789D">
        <w:rPr>
          <w:rFonts w:ascii="Times New Roman" w:hAnsi="Times New Roman" w:cs="Times New Roman"/>
        </w:rPr>
        <w:t xml:space="preserve">    3.1.1.1.1. ___________________________________________________________;</w:t>
      </w:r>
    </w:p>
    <w:p w:rsidR="004C0995" w:rsidRPr="00C3789D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131"/>
      <w:bookmarkEnd w:id="13"/>
      <w:r w:rsidRPr="00C3789D">
        <w:rPr>
          <w:rFonts w:ascii="Times New Roman" w:hAnsi="Times New Roman" w:cs="Times New Roman"/>
        </w:rPr>
        <w:t xml:space="preserve">    3.1.1.1.2.</w:t>
      </w:r>
      <w:r w:rsidRPr="00C3789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___________________________________________________________;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3.1.2. при соблюдении иных условий, в том числе </w:t>
      </w:r>
      <w:hyperlink w:anchor="P460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&lt;9&gt;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14" w:name="P133"/>
      <w:bookmarkEnd w:id="14"/>
      <w:r w:rsidRPr="007B0113">
        <w:rPr>
          <w:rFonts w:ascii="Times New Roman" w:hAnsi="Times New Roman" w:cs="Times New Roman"/>
        </w:rPr>
        <w:t xml:space="preserve">    3.1.2.1. _____________________________________________________________;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15" w:name="P134"/>
      <w:bookmarkEnd w:id="15"/>
      <w:r w:rsidRPr="007B0113">
        <w:rPr>
          <w:rFonts w:ascii="Times New Roman" w:hAnsi="Times New Roman" w:cs="Times New Roman"/>
        </w:rPr>
        <w:t xml:space="preserve">    3.1.2.2. _____________________________________________________________.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35"/>
      <w:bookmarkEnd w:id="16"/>
      <w:r w:rsidRPr="007B0113">
        <w:rPr>
          <w:rFonts w:ascii="Times New Roman" w:hAnsi="Times New Roman" w:cs="Times New Roman"/>
          <w:sz w:val="24"/>
          <w:szCs w:val="24"/>
        </w:rPr>
        <w:t>3.2. Перечисление Субсидии осуществляется в соответствии с бюджетным законодательством Российской Федерации и Нижегородской области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17" w:name="P136"/>
      <w:bookmarkEnd w:id="17"/>
      <w:r w:rsidRPr="00C3789D">
        <w:rPr>
          <w:rFonts w:ascii="Times New Roman" w:hAnsi="Times New Roman" w:cs="Times New Roman"/>
          <w:sz w:val="24"/>
          <w:szCs w:val="24"/>
        </w:rPr>
        <w:t xml:space="preserve">    3.2.1.С лицевого счета главного распорядителя средств бюджета на лицевые счета, открытые получателю субсидии(иному юридическому лицу, не являющемуся участником бюджетного процесса)в</w:t>
      </w:r>
      <w:r w:rsidRPr="007B0113">
        <w:rPr>
          <w:rFonts w:ascii="Times New Roman" w:hAnsi="Times New Roman" w:cs="Times New Roman"/>
        </w:rPr>
        <w:t xml:space="preserve"> ________________________________</w:t>
      </w:r>
      <w:r>
        <w:rPr>
          <w:rFonts w:ascii="Times New Roman" w:hAnsi="Times New Roman" w:cs="Times New Roman"/>
        </w:rPr>
        <w:t>___________________________________</w:t>
      </w:r>
      <w:r w:rsidRPr="007B0113">
        <w:rPr>
          <w:rFonts w:ascii="Times New Roman" w:hAnsi="Times New Roman" w:cs="Times New Roman"/>
        </w:rPr>
        <w:t xml:space="preserve"> 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                                 </w:t>
      </w:r>
      <w:r w:rsidRPr="007B0113">
        <w:rPr>
          <w:rFonts w:ascii="Times New Roman" w:hAnsi="Times New Roman" w:cs="Times New Roman"/>
        </w:rPr>
        <w:t xml:space="preserve"> (наименование кредитной организации) </w:t>
      </w:r>
      <w:hyperlink w:anchor="P461" w:history="1">
        <w:r w:rsidRPr="007B0113">
          <w:rPr>
            <w:rFonts w:ascii="Times New Roman" w:hAnsi="Times New Roman" w:cs="Times New Roman"/>
            <w:color w:val="0000FF"/>
          </w:rPr>
          <w:t>&lt;10&gt;</w:t>
        </w:r>
      </w:hyperlink>
      <w:r w:rsidRPr="007B0113">
        <w:rPr>
          <w:rFonts w:ascii="Times New Roman" w:hAnsi="Times New Roman" w:cs="Times New Roman"/>
        </w:rPr>
        <w:t>;</w:t>
      </w:r>
    </w:p>
    <w:p w:rsidR="004C0995" w:rsidRPr="00E71A34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147"/>
      <w:bookmarkEnd w:id="18"/>
      <w:r w:rsidRPr="00E71A34">
        <w:rPr>
          <w:rFonts w:ascii="Times New Roman" w:hAnsi="Times New Roman" w:cs="Times New Roman"/>
          <w:sz w:val="24"/>
          <w:szCs w:val="24"/>
        </w:rPr>
        <w:t xml:space="preserve">    3.2.2. С лицевого счета главного распорядителя средств бюджета на счет Получателя, открытый в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E71A34">
        <w:rPr>
          <w:rFonts w:ascii="Times New Roman" w:hAnsi="Times New Roman" w:cs="Times New Roman"/>
          <w:sz w:val="24"/>
          <w:szCs w:val="24"/>
        </w:rPr>
        <w:t xml:space="preserve"> </w:t>
      </w:r>
      <w:hyperlink w:anchor="P462" w:history="1">
        <w:r w:rsidRPr="00E71A34">
          <w:rPr>
            <w:rFonts w:ascii="Times New Roman" w:hAnsi="Times New Roman" w:cs="Times New Roman"/>
            <w:color w:val="0000FF"/>
            <w:sz w:val="24"/>
            <w:szCs w:val="24"/>
          </w:rPr>
          <w:t>&lt;11&gt;</w:t>
        </w:r>
      </w:hyperlink>
      <w:r w:rsidRPr="00E71A34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  <w:highlight w:val="yellow"/>
        </w:rPr>
      </w:pPr>
      <w:r w:rsidRPr="007B0113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7B0113">
        <w:rPr>
          <w:rFonts w:ascii="Times New Roman" w:hAnsi="Times New Roman" w:cs="Times New Roman"/>
        </w:rPr>
        <w:t xml:space="preserve"> (наименование кредитной организации)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9" w:name="P152"/>
      <w:bookmarkEnd w:id="19"/>
      <w:r w:rsidRPr="007B0113">
        <w:rPr>
          <w:rFonts w:ascii="Times New Roman" w:hAnsi="Times New Roman" w:cs="Times New Roman"/>
          <w:sz w:val="24"/>
          <w:szCs w:val="24"/>
        </w:rPr>
        <w:t xml:space="preserve">3.2.2.1. в соответствии с планом-графиком перечисления Субсидии, установленным в приложении N __ к настоящему Соглашению, являющемся неотъемлемой частью настоящего Соглашения </w:t>
      </w:r>
      <w:hyperlink w:anchor="P463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&lt;12&gt;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;</w:t>
      </w:r>
    </w:p>
    <w:p w:rsidR="004C0995" w:rsidRPr="00E71A34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153"/>
      <w:bookmarkEnd w:id="20"/>
      <w:r w:rsidRPr="007B0113">
        <w:rPr>
          <w:rFonts w:ascii="Times New Roman" w:hAnsi="Times New Roman" w:cs="Times New Roman"/>
        </w:rPr>
        <w:t xml:space="preserve">    </w:t>
      </w:r>
      <w:r w:rsidRPr="00E71A34">
        <w:rPr>
          <w:rFonts w:ascii="Times New Roman" w:hAnsi="Times New Roman" w:cs="Times New Roman"/>
          <w:sz w:val="24"/>
          <w:szCs w:val="24"/>
        </w:rPr>
        <w:t>3.2.2.2. не позднее ___ рабочего дня, следующего за днем  представления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E71A34">
        <w:rPr>
          <w:rFonts w:ascii="Times New Roman" w:hAnsi="Times New Roman" w:cs="Times New Roman"/>
          <w:sz w:val="24"/>
          <w:szCs w:val="24"/>
        </w:rPr>
        <w:t>Получателем в _____________________________________________________________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7B0113">
        <w:rPr>
          <w:rFonts w:ascii="Times New Roman" w:hAnsi="Times New Roman" w:cs="Times New Roman"/>
        </w:rPr>
        <w:t xml:space="preserve">(Администрацию, иной орган (организацию) </w:t>
      </w:r>
      <w:hyperlink w:anchor="P464" w:history="1">
        <w:r w:rsidRPr="007B0113">
          <w:rPr>
            <w:rFonts w:ascii="Times New Roman" w:hAnsi="Times New Roman" w:cs="Times New Roman"/>
            <w:color w:val="0000FF"/>
          </w:rPr>
          <w:t>&lt;13&gt;</w:t>
        </w:r>
      </w:hyperlink>
      <w:r w:rsidRPr="007B0113">
        <w:rPr>
          <w:rFonts w:ascii="Times New Roman" w:hAnsi="Times New Roman" w:cs="Times New Roman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21" w:name="P157"/>
      <w:bookmarkEnd w:id="21"/>
      <w:r w:rsidRPr="007B0113">
        <w:rPr>
          <w:rFonts w:ascii="Times New Roman" w:hAnsi="Times New Roman" w:cs="Times New Roman"/>
        </w:rPr>
        <w:t xml:space="preserve">    3.2.2.2.1. ___________________________________________________________;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22" w:name="P158"/>
      <w:bookmarkEnd w:id="22"/>
      <w:r w:rsidRPr="007B0113">
        <w:rPr>
          <w:rFonts w:ascii="Times New Roman" w:hAnsi="Times New Roman" w:cs="Times New Roman"/>
        </w:rPr>
        <w:t xml:space="preserve">    3.2.2.2.2. ___________________________________________________________.</w:t>
      </w:r>
    </w:p>
    <w:p w:rsidR="004C0995" w:rsidRPr="007B0113" w:rsidRDefault="004C0995" w:rsidP="002117E8">
      <w:pPr>
        <w:pStyle w:val="ConsPlusNormal"/>
        <w:jc w:val="center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23" w:name="P160"/>
      <w:bookmarkEnd w:id="23"/>
      <w:r w:rsidRPr="007B0113">
        <w:rPr>
          <w:rFonts w:ascii="Times New Roman" w:hAnsi="Times New Roman" w:cs="Times New Roman"/>
          <w:sz w:val="24"/>
          <w:szCs w:val="24"/>
        </w:rPr>
        <w:t>IV. Взаимодействие Сторон</w:t>
      </w:r>
    </w:p>
    <w:p w:rsidR="004C0995" w:rsidRPr="007B0113" w:rsidRDefault="004C0995" w:rsidP="002117E8">
      <w:pPr>
        <w:pStyle w:val="ConsPlusNormal"/>
        <w:jc w:val="center"/>
        <w:rPr>
          <w:rFonts w:ascii="Times New Roman" w:hAnsi="Times New Roman" w:cs="Times New Roman"/>
        </w:rPr>
      </w:pPr>
    </w:p>
    <w:p w:rsidR="004C0995" w:rsidRPr="00E71A34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1A34">
        <w:rPr>
          <w:rFonts w:ascii="Times New Roman" w:hAnsi="Times New Roman" w:cs="Times New Roman"/>
          <w:sz w:val="24"/>
          <w:szCs w:val="24"/>
        </w:rPr>
        <w:t xml:space="preserve">    4.1. _________________________________ обязуется: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(Администрация, иной орган (организация)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4.1.1. обеспечить предоставление Субсидии в соответствии с </w:t>
      </w:r>
      <w:hyperlink w:anchor="P123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разделом III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4" w:name="P166"/>
      <w:bookmarkEnd w:id="24"/>
      <w:r w:rsidRPr="007B0113">
        <w:rPr>
          <w:rFonts w:ascii="Times New Roman" w:hAnsi="Times New Roman" w:cs="Times New Roman"/>
          <w:sz w:val="24"/>
          <w:szCs w:val="24"/>
        </w:rPr>
        <w:t xml:space="preserve">4.1.2. осуществлять проверку представляемых Получателем документов, указанных в пунктах ________ настоящего Соглашения, в том числе на соответствие их Порядку предоставления субсидии, в течение ___ рабочих дней со дня их получения от Получателя </w:t>
      </w:r>
      <w:hyperlink w:anchor="P465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&lt;14&gt;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5" w:name="P167"/>
      <w:bookmarkEnd w:id="25"/>
      <w:r w:rsidRPr="007B0113">
        <w:rPr>
          <w:rFonts w:ascii="Times New Roman" w:hAnsi="Times New Roman" w:cs="Times New Roman"/>
          <w:sz w:val="24"/>
          <w:szCs w:val="24"/>
        </w:rPr>
        <w:t xml:space="preserve">4.1.3. утверждать сведения о направлениях расходования целевых средств на ____ год в соответствии с бюджетным законодательством Российской Федерации и (или) Порядком предоставления субсидии (далее - Сведения), Сведения с учетом внесенных изменений не позднее ___ рабочего дня со дня получения указанных документов от Получателя в соответствии с </w:t>
      </w:r>
      <w:hyperlink w:anchor="P261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пунктом 4.3.3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466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&lt;15&gt;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4.1.4. обеспечивать перечисление Субсидии на счет Получателя, указанный в </w:t>
      </w:r>
      <w:hyperlink w:anchor="P413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разделе VIII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настоящего Соглашения, в соответствии с </w:t>
      </w:r>
      <w:hyperlink w:anchor="P135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пунктом 3.2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6" w:name="P169"/>
      <w:bookmarkEnd w:id="26"/>
      <w:r w:rsidRPr="007B0113">
        <w:rPr>
          <w:rFonts w:ascii="Times New Roman" w:hAnsi="Times New Roman" w:cs="Times New Roman"/>
          <w:sz w:val="24"/>
          <w:szCs w:val="24"/>
        </w:rPr>
        <w:t xml:space="preserve">4.1.5. устанавливать </w:t>
      </w:r>
      <w:hyperlink w:anchor="P467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&lt;16&gt;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7" w:name="P170"/>
      <w:bookmarkEnd w:id="27"/>
      <w:r w:rsidRPr="007B0113">
        <w:rPr>
          <w:rFonts w:ascii="Times New Roman" w:hAnsi="Times New Roman" w:cs="Times New Roman"/>
          <w:sz w:val="24"/>
          <w:szCs w:val="24"/>
        </w:rPr>
        <w:t xml:space="preserve">4.1.5.1. показатели результативности предоставления Субсидии в приложении N ___ к настоящему Соглашению, являющемся неотъемлемой частью настоящего Соглашения </w:t>
      </w:r>
      <w:hyperlink w:anchor="P468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&lt;17&gt;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8" w:name="P171"/>
      <w:bookmarkEnd w:id="28"/>
      <w:r w:rsidRPr="007B0113">
        <w:rPr>
          <w:rFonts w:ascii="Times New Roman" w:hAnsi="Times New Roman" w:cs="Times New Roman"/>
          <w:sz w:val="24"/>
          <w:szCs w:val="24"/>
        </w:rPr>
        <w:t xml:space="preserve">4.1.5.2. иные показатели </w:t>
      </w:r>
      <w:hyperlink w:anchor="P469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&lt;18&gt;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29" w:name="P172"/>
      <w:bookmarkEnd w:id="29"/>
      <w:r w:rsidRPr="007B0113">
        <w:rPr>
          <w:rFonts w:ascii="Times New Roman" w:hAnsi="Times New Roman" w:cs="Times New Roman"/>
        </w:rPr>
        <w:t xml:space="preserve">    4.1.5.2.1. ___________________________________________________________;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30" w:name="P173"/>
      <w:bookmarkEnd w:id="30"/>
      <w:r w:rsidRPr="007B0113">
        <w:rPr>
          <w:rFonts w:ascii="Times New Roman" w:hAnsi="Times New Roman" w:cs="Times New Roman"/>
        </w:rPr>
        <w:t xml:space="preserve">    4.1.5.2.2. ___________________________________________________________.</w:t>
      </w:r>
    </w:p>
    <w:p w:rsidR="004C0995" w:rsidRPr="00E71A34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1A34">
        <w:rPr>
          <w:rFonts w:ascii="Times New Roman" w:hAnsi="Times New Roman" w:cs="Times New Roman"/>
          <w:sz w:val="24"/>
          <w:szCs w:val="24"/>
        </w:rPr>
        <w:t xml:space="preserve">    4.1</w:t>
      </w:r>
      <w:r>
        <w:rPr>
          <w:rFonts w:ascii="Times New Roman" w:hAnsi="Times New Roman" w:cs="Times New Roman"/>
          <w:sz w:val="24"/>
          <w:szCs w:val="24"/>
        </w:rPr>
        <w:t>.6.</w:t>
      </w:r>
      <w:r w:rsidRPr="00E71A34">
        <w:rPr>
          <w:rFonts w:ascii="Times New Roman" w:hAnsi="Times New Roman" w:cs="Times New Roman"/>
          <w:sz w:val="24"/>
          <w:szCs w:val="24"/>
        </w:rPr>
        <w:t xml:space="preserve"> возместить убытки, понесенные Получателем в случае неисполнения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1A34">
        <w:rPr>
          <w:rFonts w:ascii="Times New Roman" w:hAnsi="Times New Roman" w:cs="Times New Roman"/>
          <w:sz w:val="24"/>
          <w:szCs w:val="24"/>
        </w:rPr>
        <w:t>обязательств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E71A34">
        <w:rPr>
          <w:rFonts w:ascii="Times New Roman" w:hAnsi="Times New Roman" w:cs="Times New Roman"/>
          <w:sz w:val="24"/>
          <w:szCs w:val="24"/>
        </w:rPr>
        <w:t>,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7B0113">
        <w:rPr>
          <w:rFonts w:ascii="Times New Roman" w:hAnsi="Times New Roman" w:cs="Times New Roman"/>
        </w:rPr>
        <w:t>(Администрацией,иным органом (организацией)</w:t>
      </w:r>
    </w:p>
    <w:p w:rsidR="004C0995" w:rsidRPr="00E71A34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1A34">
        <w:rPr>
          <w:rFonts w:ascii="Times New Roman" w:hAnsi="Times New Roman" w:cs="Times New Roman"/>
          <w:sz w:val="24"/>
          <w:szCs w:val="24"/>
        </w:rPr>
        <w:t xml:space="preserve">предусмотренных настоящим Соглашением </w:t>
      </w:r>
      <w:hyperlink w:anchor="P470" w:history="1">
        <w:r w:rsidRPr="00E71A34">
          <w:rPr>
            <w:rFonts w:ascii="Times New Roman" w:hAnsi="Times New Roman" w:cs="Times New Roman"/>
            <w:color w:val="0000FF"/>
            <w:sz w:val="24"/>
            <w:szCs w:val="24"/>
          </w:rPr>
          <w:t>&lt;19&gt;</w:t>
        </w:r>
      </w:hyperlink>
      <w:r w:rsidRPr="00E71A34">
        <w:rPr>
          <w:rFonts w:ascii="Times New Roman" w:hAnsi="Times New Roman" w:cs="Times New Roman"/>
          <w:sz w:val="24"/>
          <w:szCs w:val="24"/>
        </w:rPr>
        <w:t>, в течение _____ рабочих дней 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1A34">
        <w:rPr>
          <w:rFonts w:ascii="Times New Roman" w:hAnsi="Times New Roman" w:cs="Times New Roman"/>
          <w:sz w:val="24"/>
          <w:szCs w:val="24"/>
        </w:rPr>
        <w:t>дня получения от Получателя требования о возмещении убытков.</w:t>
      </w:r>
    </w:p>
    <w:p w:rsidR="004C0995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4.1.7. осуществлять </w:t>
      </w:r>
      <w:r w:rsidRPr="00E71A34">
        <w:rPr>
          <w:rFonts w:ascii="Times New Roman" w:hAnsi="Times New Roman" w:cs="Times New Roman"/>
          <w:sz w:val="24"/>
          <w:szCs w:val="24"/>
        </w:rPr>
        <w:t>оцен</w:t>
      </w:r>
      <w:r>
        <w:rPr>
          <w:rFonts w:ascii="Times New Roman" w:hAnsi="Times New Roman" w:cs="Times New Roman"/>
          <w:sz w:val="24"/>
          <w:szCs w:val="24"/>
        </w:rPr>
        <w:t xml:space="preserve">ку достижения Получателем </w:t>
      </w:r>
      <w:r w:rsidRPr="00E71A34">
        <w:rPr>
          <w:rFonts w:ascii="Times New Roman" w:hAnsi="Times New Roman" w:cs="Times New Roman"/>
          <w:sz w:val="24"/>
          <w:szCs w:val="24"/>
        </w:rPr>
        <w:t>показателей</w:t>
      </w:r>
      <w:r>
        <w:rPr>
          <w:rFonts w:ascii="Times New Roman" w:hAnsi="Times New Roman" w:cs="Times New Roman"/>
          <w:sz w:val="24"/>
          <w:szCs w:val="24"/>
        </w:rPr>
        <w:t xml:space="preserve"> результативности предоставления Субсидии и  (или) </w:t>
      </w:r>
      <w:r w:rsidRPr="00E71A34">
        <w:rPr>
          <w:rFonts w:ascii="Times New Roman" w:hAnsi="Times New Roman" w:cs="Times New Roman"/>
          <w:sz w:val="24"/>
          <w:szCs w:val="24"/>
        </w:rPr>
        <w:t>иных показателей,</w:t>
      </w:r>
      <w:r>
        <w:rPr>
          <w:rFonts w:ascii="Times New Roman" w:hAnsi="Times New Roman" w:cs="Times New Roman"/>
          <w:sz w:val="24"/>
          <w:szCs w:val="24"/>
        </w:rPr>
        <w:t xml:space="preserve"> установленных Порядком предоставления субсидии </w:t>
      </w:r>
      <w:r w:rsidRPr="00E71A34">
        <w:rPr>
          <w:rFonts w:ascii="Times New Roman" w:hAnsi="Times New Roman" w:cs="Times New Roman"/>
          <w:sz w:val="24"/>
          <w:szCs w:val="24"/>
        </w:rPr>
        <w:t>или_________________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 в</w:t>
      </w:r>
    </w:p>
    <w:p w:rsidR="004C0995" w:rsidRPr="00E71A34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7B0113">
        <w:rPr>
          <w:rFonts w:ascii="Times New Roman" w:hAnsi="Times New Roman" w:cs="Times New Roman"/>
        </w:rPr>
        <w:t>(Администрацией, иным органом(организацией)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Pr="00E71A34">
        <w:rPr>
          <w:rFonts w:ascii="Times New Roman" w:hAnsi="Times New Roman" w:cs="Times New Roman"/>
          <w:sz w:val="24"/>
          <w:szCs w:val="24"/>
        </w:rPr>
        <w:t xml:space="preserve">с </w:t>
      </w:r>
      <w:hyperlink w:anchor="P169" w:history="1">
        <w:r w:rsidRPr="00E71A34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E71A34">
        <w:rPr>
          <w:rFonts w:ascii="Times New Roman" w:hAnsi="Times New Roman" w:cs="Times New Roman"/>
          <w:sz w:val="24"/>
          <w:szCs w:val="24"/>
        </w:rPr>
        <w:t xml:space="preserve"> настоящего Соглашения, на основании </w:t>
      </w:r>
      <w:hyperlink w:anchor="P471" w:history="1">
        <w:r w:rsidRPr="00E71A34">
          <w:rPr>
            <w:rFonts w:ascii="Times New Roman" w:hAnsi="Times New Roman" w:cs="Times New Roman"/>
            <w:color w:val="0000FF"/>
            <w:sz w:val="24"/>
            <w:szCs w:val="24"/>
          </w:rPr>
          <w:t>&lt;20&gt;</w:t>
        </w:r>
      </w:hyperlink>
      <w:r w:rsidRPr="007B0113">
        <w:rPr>
          <w:rFonts w:ascii="Times New Roman" w:hAnsi="Times New Roman" w:cs="Times New Roman"/>
        </w:rPr>
        <w:t>: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1" w:name="P187"/>
      <w:bookmarkEnd w:id="31"/>
      <w:r w:rsidRPr="007B0113">
        <w:rPr>
          <w:rFonts w:ascii="Times New Roman" w:hAnsi="Times New Roman" w:cs="Times New Roman"/>
          <w:sz w:val="24"/>
          <w:szCs w:val="24"/>
        </w:rPr>
        <w:t xml:space="preserve">4.1.7.1. отчета(ов) о достижении значений показателей результативности предоставления Субсидии по форме согласно приложению N __ к настоящему Соглашению </w:t>
      </w:r>
      <w:hyperlink w:anchor="P472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&lt;21&gt;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, являющемуся неотъемлемой частью настоящего Соглашения, представленного(ых) в соответствии с </w:t>
      </w:r>
      <w:hyperlink w:anchor="P293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пунктом 4.3.10.2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32" w:name="P188"/>
      <w:bookmarkEnd w:id="32"/>
      <w:r w:rsidRPr="00E71A3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71A34">
        <w:rPr>
          <w:rFonts w:ascii="Times New Roman" w:hAnsi="Times New Roman" w:cs="Times New Roman"/>
          <w:sz w:val="24"/>
          <w:szCs w:val="24"/>
        </w:rPr>
        <w:t xml:space="preserve"> 4.1.7.2. ________________________________________________________</w:t>
      </w:r>
      <w:r w:rsidRPr="007B0113">
        <w:rPr>
          <w:rFonts w:ascii="Times New Roman" w:hAnsi="Times New Roman" w:cs="Times New Roman"/>
        </w:rPr>
        <w:t xml:space="preserve"> </w:t>
      </w:r>
      <w:hyperlink w:anchor="P473" w:history="1">
        <w:r w:rsidRPr="007B0113">
          <w:rPr>
            <w:rFonts w:ascii="Times New Roman" w:hAnsi="Times New Roman" w:cs="Times New Roman"/>
            <w:color w:val="0000FF"/>
          </w:rPr>
          <w:t>&lt;22&gt;</w:t>
        </w:r>
      </w:hyperlink>
      <w:r w:rsidRPr="007B0113">
        <w:rPr>
          <w:rFonts w:ascii="Times New Roman" w:hAnsi="Times New Roman" w:cs="Times New Roman"/>
        </w:rPr>
        <w:t>;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3" w:name="P189"/>
      <w:bookmarkEnd w:id="33"/>
      <w:r w:rsidRPr="007B0113">
        <w:rPr>
          <w:rFonts w:ascii="Times New Roman" w:hAnsi="Times New Roman" w:cs="Times New Roman"/>
          <w:sz w:val="24"/>
          <w:szCs w:val="24"/>
        </w:rPr>
        <w:t>4.1.8. осуществлять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4C0995" w:rsidRPr="00E71A34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1A34">
        <w:rPr>
          <w:rFonts w:ascii="Times New Roman" w:hAnsi="Times New Roman" w:cs="Times New Roman"/>
          <w:sz w:val="24"/>
          <w:szCs w:val="24"/>
        </w:rPr>
        <w:t xml:space="preserve">    4.1.8.1. по месту нахождения 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E71A34">
        <w:rPr>
          <w:rFonts w:ascii="Times New Roman" w:hAnsi="Times New Roman" w:cs="Times New Roman"/>
          <w:sz w:val="24"/>
          <w:szCs w:val="24"/>
        </w:rPr>
        <w:t xml:space="preserve"> на основании: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7B0113">
        <w:rPr>
          <w:rFonts w:ascii="Times New Roman" w:hAnsi="Times New Roman" w:cs="Times New Roman"/>
        </w:rPr>
        <w:t>(Администрации, иного органа(организации)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4" w:name="P194"/>
      <w:bookmarkEnd w:id="34"/>
      <w:r w:rsidRPr="007B0113">
        <w:rPr>
          <w:rFonts w:ascii="Times New Roman" w:hAnsi="Times New Roman" w:cs="Times New Roman"/>
          <w:sz w:val="24"/>
          <w:szCs w:val="24"/>
        </w:rPr>
        <w:t xml:space="preserve">4.1.8.1.1. отчета(ов) о расходах Получателя, источником финансового обеспечения которых является Субсидия, по форме согласно приложению N __ к настоящему Соглашению </w:t>
      </w:r>
      <w:hyperlink w:anchor="P474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&lt;23&gt;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, являющемуся неотъемлемой частью настоящего Соглашения, представленного(ых) в соответствии с </w:t>
      </w:r>
      <w:hyperlink w:anchor="P288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пунктом 4.3.10.1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35" w:name="P195"/>
      <w:bookmarkEnd w:id="35"/>
      <w:r w:rsidRPr="007B0113">
        <w:rPr>
          <w:rFonts w:ascii="Times New Roman" w:hAnsi="Times New Roman" w:cs="Times New Roman"/>
          <w:sz w:val="24"/>
          <w:szCs w:val="24"/>
        </w:rPr>
        <w:t xml:space="preserve">4.1.8.1.2. иных отчетов </w:t>
      </w:r>
      <w:hyperlink w:anchor="P475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&lt;24&gt;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36" w:name="P196"/>
      <w:bookmarkEnd w:id="36"/>
      <w:r w:rsidRPr="007B0113">
        <w:rPr>
          <w:rFonts w:ascii="Times New Roman" w:hAnsi="Times New Roman" w:cs="Times New Roman"/>
        </w:rPr>
        <w:t xml:space="preserve">    4.1.8.1.2.1. _________________________________________________________;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37" w:name="P197"/>
      <w:bookmarkEnd w:id="37"/>
      <w:r w:rsidRPr="007B0113">
        <w:rPr>
          <w:rFonts w:ascii="Times New Roman" w:hAnsi="Times New Roman" w:cs="Times New Roman"/>
        </w:rPr>
        <w:t xml:space="preserve">    4.1.8.1.2.2. _________________________________________________________.</w:t>
      </w:r>
    </w:p>
    <w:p w:rsidR="004C0995" w:rsidRPr="00257FE2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FE2">
        <w:rPr>
          <w:rFonts w:ascii="Times New Roman" w:hAnsi="Times New Roman" w:cs="Times New Roman"/>
          <w:sz w:val="24"/>
          <w:szCs w:val="24"/>
        </w:rPr>
        <w:t xml:space="preserve">    4.1.8.1.3.  иных  документов,  представленных  Получателем  по  запросу</w:t>
      </w:r>
    </w:p>
    <w:p w:rsidR="004C0995" w:rsidRPr="00257FE2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FE2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57FE2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w:anchor="P301" w:history="1">
        <w:r w:rsidRPr="00257FE2">
          <w:rPr>
            <w:rFonts w:ascii="Times New Roman" w:hAnsi="Times New Roman" w:cs="Times New Roman"/>
            <w:color w:val="0000FF"/>
            <w:sz w:val="24"/>
            <w:szCs w:val="24"/>
          </w:rPr>
          <w:t>пунктом 4.3.11</w:t>
        </w:r>
      </w:hyperlink>
      <w:r w:rsidRPr="00257FE2">
        <w:rPr>
          <w:rFonts w:ascii="Times New Roman" w:hAnsi="Times New Roman" w:cs="Times New Roman"/>
          <w:sz w:val="24"/>
          <w:szCs w:val="24"/>
        </w:rPr>
        <w:t xml:space="preserve"> настоящего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(Администрации,иного органа (организации)</w:t>
      </w:r>
    </w:p>
    <w:p w:rsidR="004C0995" w:rsidRPr="00257FE2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FE2">
        <w:rPr>
          <w:rFonts w:ascii="Times New Roman" w:hAnsi="Times New Roman" w:cs="Times New Roman"/>
          <w:sz w:val="24"/>
          <w:szCs w:val="24"/>
        </w:rPr>
        <w:t>Соглашения.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4.1.8.2. по месту нахождения Получателя путем документального и фактического анализа операций, произведенных Получателем, связанных с использованием Субсидии;</w:t>
      </w:r>
    </w:p>
    <w:p w:rsidR="004C0995" w:rsidRPr="00257FE2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204"/>
      <w:bookmarkEnd w:id="38"/>
      <w:r>
        <w:rPr>
          <w:rFonts w:ascii="Times New Roman" w:hAnsi="Times New Roman" w:cs="Times New Roman"/>
          <w:sz w:val="24"/>
          <w:szCs w:val="24"/>
        </w:rPr>
        <w:t xml:space="preserve">          4.1.9.в случае установления__</w:t>
      </w:r>
      <w:r w:rsidRPr="00257FE2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257FE2">
        <w:rPr>
          <w:rFonts w:ascii="Times New Roman" w:hAnsi="Times New Roman" w:cs="Times New Roman"/>
          <w:sz w:val="24"/>
          <w:szCs w:val="24"/>
        </w:rPr>
        <w:t>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7B0113">
        <w:rPr>
          <w:rFonts w:ascii="Times New Roman" w:hAnsi="Times New Roman" w:cs="Times New Roman"/>
        </w:rPr>
        <w:t>(Администрацией, иным органом (организацией)</w:t>
      </w:r>
    </w:p>
    <w:p w:rsidR="004C0995" w:rsidRPr="00257FE2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FE2">
        <w:rPr>
          <w:rFonts w:ascii="Times New Roman" w:hAnsi="Times New Roman" w:cs="Times New Roman"/>
          <w:sz w:val="24"/>
          <w:szCs w:val="24"/>
        </w:rPr>
        <w:t>или   получения   от    органа    государственного   финансового   контроля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информации  о  факте(ах)  нарушения  Получателем  порядка,  целей и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предоставления  Субсидии, предусмотренных Порядком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и   (или)  настоящим  Соглашением,  в  том  числе  указания  в  документах,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представленных   Получателем  в  соответствии  с  Порядком 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субсидии  и (или) настоящим Соглашением, недостоверных сведений, направлять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Получателю требование об обеспечении возврата Субсидии в</w:t>
      </w:r>
      <w:r>
        <w:rPr>
          <w:rFonts w:ascii="Times New Roman" w:hAnsi="Times New Roman" w:cs="Times New Roman"/>
          <w:sz w:val="24"/>
          <w:szCs w:val="24"/>
        </w:rPr>
        <w:t xml:space="preserve"> бюджет</w:t>
      </w:r>
      <w:r w:rsidRPr="00257FE2">
        <w:rPr>
          <w:rFonts w:ascii="Times New Roman" w:hAnsi="Times New Roman" w:cs="Times New Roman"/>
          <w:sz w:val="24"/>
          <w:szCs w:val="24"/>
        </w:rPr>
        <w:t xml:space="preserve"> в размере и в сроки, определенные в указанном требовании;</w:t>
      </w:r>
    </w:p>
    <w:p w:rsidR="004C0995" w:rsidRPr="00257FE2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215"/>
      <w:bookmarkEnd w:id="39"/>
      <w:r w:rsidRPr="007B0113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</w:t>
      </w:r>
      <w:r w:rsidRPr="007B0113">
        <w:rPr>
          <w:rFonts w:ascii="Times New Roman" w:hAnsi="Times New Roman" w:cs="Times New Roman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4.1.10.  в  случае, если Получателем не достигнуты значения показателейрезультативности   предоставления   Субсидии   и  (или)  иных  показателей,</w:t>
      </w:r>
    </w:p>
    <w:p w:rsidR="004C0995" w:rsidRPr="00257FE2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FE2">
        <w:rPr>
          <w:rFonts w:ascii="Times New Roman" w:hAnsi="Times New Roman" w:cs="Times New Roman"/>
          <w:sz w:val="24"/>
          <w:szCs w:val="24"/>
        </w:rPr>
        <w:t>установленных       Порядком       предоставления      субсидии        или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___________________________________________________________________________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(Администрацией, иным органом (организацией)</w:t>
      </w:r>
    </w:p>
    <w:p w:rsidR="004C0995" w:rsidRPr="00257FE2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FE2">
        <w:rPr>
          <w:rFonts w:ascii="Times New Roman" w:hAnsi="Times New Roman" w:cs="Times New Roman"/>
          <w:sz w:val="24"/>
          <w:szCs w:val="24"/>
        </w:rPr>
        <w:t xml:space="preserve">в   соответствии  с   </w:t>
      </w:r>
      <w:hyperlink w:anchor="P169" w:history="1">
        <w:r w:rsidRPr="00257FE2">
          <w:rPr>
            <w:rFonts w:ascii="Times New Roman" w:hAnsi="Times New Roman" w:cs="Times New Roman"/>
            <w:color w:val="0000FF"/>
            <w:sz w:val="24"/>
            <w:szCs w:val="24"/>
          </w:rPr>
          <w:t>пунктом  4.1.5</w:t>
        </w:r>
      </w:hyperlink>
      <w:r w:rsidRPr="00257FE2">
        <w:rPr>
          <w:rFonts w:ascii="Times New Roman" w:hAnsi="Times New Roman" w:cs="Times New Roman"/>
          <w:sz w:val="24"/>
          <w:szCs w:val="24"/>
        </w:rPr>
        <w:t xml:space="preserve">   настоящего   Соглашения,   применять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штрафные санкции, рассчитываемые по форме согласно приложению N ___________к  настоящему  Соглашению,  являющемуся   неотъемлемой   частью 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Соглашения, с обязательным уведомлением Получателя в течение ______ 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 xml:space="preserve">дней с даты принятия указанного решения </w:t>
      </w:r>
      <w:hyperlink w:anchor="P476" w:history="1">
        <w:r w:rsidRPr="00257FE2">
          <w:rPr>
            <w:rFonts w:ascii="Times New Roman" w:hAnsi="Times New Roman" w:cs="Times New Roman"/>
            <w:color w:val="0000FF"/>
            <w:sz w:val="24"/>
            <w:szCs w:val="24"/>
          </w:rPr>
          <w:t>&lt;25&gt;</w:t>
        </w:r>
      </w:hyperlink>
      <w:r w:rsidRPr="00257FE2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0" w:name="P225"/>
      <w:bookmarkEnd w:id="40"/>
      <w:r w:rsidRPr="007B0113">
        <w:rPr>
          <w:rFonts w:ascii="Times New Roman" w:hAnsi="Times New Roman" w:cs="Times New Roman"/>
          <w:sz w:val="24"/>
          <w:szCs w:val="24"/>
        </w:rPr>
        <w:t xml:space="preserve">4.1.11. рассматривать предложения, документы и иную информацию, направленную Получателем, в том числе в соответствии с </w:t>
      </w:r>
      <w:hyperlink w:anchor="P344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пунктом 4.4.1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41" w:name="P226"/>
      <w:bookmarkEnd w:id="41"/>
      <w:r w:rsidRPr="007B0113">
        <w:rPr>
          <w:rFonts w:ascii="Times New Roman" w:hAnsi="Times New Roman" w:cs="Times New Roman"/>
          <w:sz w:val="24"/>
          <w:szCs w:val="24"/>
        </w:rPr>
        <w:t xml:space="preserve">4.1.12. направлять разъяснения Получателю по вопросам, связанным с исполнением настоящего Соглашения, в течение ___ рабочих дней со дня получения обращения Получателя в соответствии с </w:t>
      </w:r>
      <w:hyperlink w:anchor="P351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пунктом 4.4.2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4.1.13. выполнять иные обязательства в соответствии с бюджетным законодательством Российской Федерации и Порядком предоставления субсидии </w:t>
      </w:r>
      <w:hyperlink w:anchor="P477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&lt;26&gt;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42" w:name="P228"/>
      <w:bookmarkEnd w:id="42"/>
      <w:r w:rsidRPr="007B0113">
        <w:rPr>
          <w:rFonts w:ascii="Times New Roman" w:hAnsi="Times New Roman" w:cs="Times New Roman"/>
        </w:rPr>
        <w:t xml:space="preserve">    4.1.13.1. ____________________________________________________________;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43" w:name="P229"/>
      <w:bookmarkEnd w:id="43"/>
      <w:r w:rsidRPr="007B0113">
        <w:rPr>
          <w:rFonts w:ascii="Times New Roman" w:hAnsi="Times New Roman" w:cs="Times New Roman"/>
        </w:rPr>
        <w:t xml:space="preserve">    4.1.13.2. ____________________________________________________________.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257FE2">
        <w:rPr>
          <w:rFonts w:ascii="Times New Roman" w:hAnsi="Times New Roman" w:cs="Times New Roman"/>
          <w:sz w:val="24"/>
          <w:szCs w:val="24"/>
        </w:rPr>
        <w:t xml:space="preserve">    4.2</w:t>
      </w:r>
      <w:r w:rsidRPr="007B0113">
        <w:rPr>
          <w:rFonts w:ascii="Times New Roman" w:hAnsi="Times New Roman" w:cs="Times New Roman"/>
        </w:rPr>
        <w:t>. __________________________________________________________</w:t>
      </w:r>
      <w:r>
        <w:rPr>
          <w:rFonts w:ascii="Times New Roman" w:hAnsi="Times New Roman" w:cs="Times New Roman"/>
        </w:rPr>
        <w:t>_________________</w:t>
      </w:r>
      <w:r w:rsidRPr="007B0113">
        <w:rPr>
          <w:rFonts w:ascii="Times New Roman" w:hAnsi="Times New Roman" w:cs="Times New Roman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вправе: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</w:t>
      </w:r>
      <w:r w:rsidRPr="007B0113">
        <w:rPr>
          <w:rFonts w:ascii="Times New Roman" w:hAnsi="Times New Roman" w:cs="Times New Roman"/>
        </w:rPr>
        <w:t xml:space="preserve"> (Администрация, иной орган (организация)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4" w:name="P232"/>
      <w:bookmarkEnd w:id="44"/>
      <w:r w:rsidRPr="007B0113">
        <w:rPr>
          <w:rFonts w:ascii="Times New Roman" w:hAnsi="Times New Roman" w:cs="Times New Roman"/>
          <w:sz w:val="24"/>
          <w:szCs w:val="24"/>
        </w:rPr>
        <w:t xml:space="preserve">4.2.1. принимать решение об изменении условий настоящего Соглашения в соответствии с </w:t>
      </w:r>
      <w:hyperlink w:anchor="P386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пунктом 7.3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настоящего Соглашения, в том числе на основании информации и предложений, направленных Получателем в соответствии с </w:t>
      </w:r>
      <w:hyperlink w:anchor="P344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пунктом 4.4.1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изменение размера Субсидии </w:t>
      </w:r>
      <w:hyperlink w:anchor="P478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&lt;27&gt;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45" w:name="P233"/>
      <w:bookmarkEnd w:id="45"/>
      <w:r w:rsidRPr="007B0113">
        <w:rPr>
          <w:rFonts w:ascii="Times New Roman" w:hAnsi="Times New Roman" w:cs="Times New Roman"/>
          <w:sz w:val="24"/>
          <w:szCs w:val="24"/>
        </w:rPr>
        <w:t xml:space="preserve">4.2.2. принимать в соответствии с бюджетным законодательством Российской Федерации решение о наличии или отсутствии потребности в направлении в 20__ году </w:t>
      </w:r>
      <w:hyperlink w:anchor="P479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&lt;28&gt;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остатка Субсидии, не использованного в 20__ году </w:t>
      </w:r>
      <w:hyperlink w:anchor="P480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&lt;29&gt;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, на цели, указанные в </w:t>
      </w:r>
      <w:hyperlink w:anchor="P92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___ рабочих дней </w:t>
      </w:r>
      <w:hyperlink w:anchor="P481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&lt;30&gt;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со дня получения от Получателя следующих документов, обосновывающих потребность в направлении остатка Субсидии на указанные цели </w:t>
      </w:r>
      <w:hyperlink w:anchor="P482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&lt;31&gt;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46" w:name="P234"/>
      <w:bookmarkEnd w:id="46"/>
      <w:r w:rsidRPr="007B0113">
        <w:rPr>
          <w:rFonts w:ascii="Times New Roman" w:hAnsi="Times New Roman" w:cs="Times New Roman"/>
        </w:rPr>
        <w:t xml:space="preserve">    4.2.2.1. _____________________________________________________________;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47" w:name="P235"/>
      <w:bookmarkEnd w:id="47"/>
      <w:r w:rsidRPr="007B0113">
        <w:rPr>
          <w:rFonts w:ascii="Times New Roman" w:hAnsi="Times New Roman" w:cs="Times New Roman"/>
        </w:rPr>
        <w:t xml:space="preserve">    4.2.2.2. _____________________________________________________________;</w:t>
      </w:r>
    </w:p>
    <w:p w:rsidR="004C0995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8" w:name="P236"/>
      <w:bookmarkEnd w:id="48"/>
      <w:r w:rsidRPr="00257FE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57FE2">
        <w:rPr>
          <w:rFonts w:ascii="Times New Roman" w:hAnsi="Times New Roman" w:cs="Times New Roman"/>
          <w:sz w:val="24"/>
          <w:szCs w:val="24"/>
        </w:rPr>
        <w:t xml:space="preserve"> 4.2.3.  приостанавливать  предоставление Субсидии в случае установления</w:t>
      </w:r>
      <w:r w:rsidRPr="007B0113">
        <w:rPr>
          <w:rFonts w:ascii="Times New Roman" w:hAnsi="Times New Roman" w:cs="Times New Roman"/>
        </w:rPr>
        <w:t xml:space="preserve">___________________________________________________ </w:t>
      </w:r>
    </w:p>
    <w:p w:rsidR="004C0995" w:rsidRPr="00257FE2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0113">
        <w:rPr>
          <w:rFonts w:ascii="Times New Roman" w:hAnsi="Times New Roman" w:cs="Times New Roman"/>
        </w:rPr>
        <w:t>(Администрацией, иным органом(организацией)</w:t>
      </w:r>
    </w:p>
    <w:p w:rsidR="004C0995" w:rsidRPr="00257FE2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257FE2">
        <w:rPr>
          <w:rFonts w:ascii="Times New Roman" w:hAnsi="Times New Roman" w:cs="Times New Roman"/>
          <w:sz w:val="24"/>
          <w:szCs w:val="24"/>
        </w:rPr>
        <w:t>или получения от органа</w:t>
      </w:r>
      <w:r>
        <w:rPr>
          <w:rFonts w:ascii="Times New Roman" w:hAnsi="Times New Roman" w:cs="Times New Roman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государственного  финансового  контроля  информации  о  факте(ах) нарушения</w:t>
      </w:r>
      <w:r>
        <w:rPr>
          <w:rFonts w:ascii="Times New Roman" w:hAnsi="Times New Roman" w:cs="Times New Roman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Получателем    порядка,    целей   и   условий   предоставления   Субсидии,</w:t>
      </w:r>
      <w:r>
        <w:rPr>
          <w:rFonts w:ascii="Times New Roman" w:hAnsi="Times New Roman" w:cs="Times New Roman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предусмотренных  Порядком предоставления субсидии и настоящим Соглашением,</w:t>
      </w:r>
      <w:r>
        <w:rPr>
          <w:rFonts w:ascii="Times New Roman" w:hAnsi="Times New Roman" w:cs="Times New Roman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в   том   числе   указания   в  документах,  представленных  Получателем  в</w:t>
      </w:r>
    </w:p>
    <w:p w:rsidR="004C0995" w:rsidRPr="00257FE2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FE2">
        <w:rPr>
          <w:rFonts w:ascii="Times New Roman" w:hAnsi="Times New Roman" w:cs="Times New Roman"/>
          <w:sz w:val="24"/>
          <w:szCs w:val="24"/>
        </w:rPr>
        <w:t>соответствии с настоящим Соглашением, недостоверных сведений, до устранения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>указанных  нарушений  с  обязательным  уведомлением  Получателя  не позднее____ рабочего дня с даты принятия решения  о приостановлении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FE2">
        <w:rPr>
          <w:rFonts w:ascii="Times New Roman" w:hAnsi="Times New Roman" w:cs="Times New Roman"/>
          <w:sz w:val="24"/>
          <w:szCs w:val="24"/>
        </w:rPr>
        <w:t xml:space="preserve">Субсидии </w:t>
      </w:r>
      <w:hyperlink w:anchor="P483" w:history="1">
        <w:r w:rsidRPr="00257FE2">
          <w:rPr>
            <w:rFonts w:ascii="Times New Roman" w:hAnsi="Times New Roman" w:cs="Times New Roman"/>
            <w:color w:val="0000FF"/>
            <w:sz w:val="24"/>
            <w:szCs w:val="24"/>
          </w:rPr>
          <w:t>&lt;32&gt;</w:t>
        </w:r>
      </w:hyperlink>
      <w:r w:rsidRPr="00257FE2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248"/>
      <w:bookmarkEnd w:id="49"/>
      <w:r w:rsidRPr="007B0113">
        <w:rPr>
          <w:rFonts w:ascii="Times New Roman" w:hAnsi="Times New Roman" w:cs="Times New Roman"/>
          <w:sz w:val="24"/>
          <w:szCs w:val="24"/>
        </w:rPr>
        <w:t xml:space="preserve">4.2.4.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</w:t>
      </w:r>
      <w:hyperlink w:anchor="P189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пунктом 4.1.8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4.2.5. осуществлять иные права в соответствии с бюджетным законодательством Российской Федерации и Порядком предоставления субсидии </w:t>
      </w:r>
      <w:hyperlink w:anchor="P484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&lt;33&gt;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50" w:name="P250"/>
      <w:bookmarkEnd w:id="50"/>
      <w:r w:rsidRPr="007B0113">
        <w:rPr>
          <w:rFonts w:ascii="Times New Roman" w:hAnsi="Times New Roman" w:cs="Times New Roman"/>
        </w:rPr>
        <w:t xml:space="preserve">    4.2.5.1. _____________________________________________________________;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51" w:name="P251"/>
      <w:bookmarkEnd w:id="51"/>
      <w:r w:rsidRPr="007B0113">
        <w:rPr>
          <w:rFonts w:ascii="Times New Roman" w:hAnsi="Times New Roman" w:cs="Times New Roman"/>
        </w:rPr>
        <w:t xml:space="preserve">    4.2.5.2. _____________________________________________________________.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4.3. Получатель обязуется: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257FE2">
        <w:rPr>
          <w:rFonts w:ascii="Times New Roman" w:hAnsi="Times New Roman" w:cs="Times New Roman"/>
          <w:sz w:val="24"/>
          <w:szCs w:val="24"/>
        </w:rPr>
        <w:t xml:space="preserve">    4.3.1. представлять в ______________________________________ документы</w:t>
      </w:r>
      <w:r w:rsidRPr="007B0113">
        <w:rPr>
          <w:rFonts w:ascii="Times New Roman" w:hAnsi="Times New Roman" w:cs="Times New Roman"/>
        </w:rPr>
        <w:t>,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(Администрация, иной орган (организацию)</w:t>
      </w:r>
    </w:p>
    <w:p w:rsidR="004C0995" w:rsidRPr="00257FE2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FE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129" w:history="1">
        <w:r w:rsidRPr="00257FE2">
          <w:rPr>
            <w:rFonts w:ascii="Times New Roman" w:hAnsi="Times New Roman" w:cs="Times New Roman"/>
            <w:color w:val="0000FF"/>
            <w:sz w:val="24"/>
            <w:szCs w:val="24"/>
          </w:rPr>
          <w:t>пунктами 3.1.1.1</w:t>
        </w:r>
      </w:hyperlink>
      <w:r w:rsidRPr="00257FE2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53" w:history="1">
        <w:r w:rsidRPr="00257FE2">
          <w:rPr>
            <w:rFonts w:ascii="Times New Roman" w:hAnsi="Times New Roman" w:cs="Times New Roman"/>
            <w:color w:val="0000FF"/>
            <w:sz w:val="24"/>
            <w:szCs w:val="24"/>
          </w:rPr>
          <w:t>3.2.2.2</w:t>
        </w:r>
      </w:hyperlink>
      <w:r w:rsidRPr="00257FE2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485" w:history="1">
        <w:r w:rsidRPr="00257FE2">
          <w:rPr>
            <w:rFonts w:ascii="Times New Roman" w:hAnsi="Times New Roman" w:cs="Times New Roman"/>
            <w:color w:val="0000FF"/>
            <w:sz w:val="24"/>
            <w:szCs w:val="24"/>
          </w:rPr>
          <w:t>&lt;34&gt;</w:t>
        </w:r>
      </w:hyperlink>
      <w:r w:rsidRPr="00257FE2">
        <w:rPr>
          <w:rFonts w:ascii="Times New Roman" w:hAnsi="Times New Roman" w:cs="Times New Roman"/>
          <w:sz w:val="24"/>
          <w:szCs w:val="24"/>
        </w:rPr>
        <w:t>;</w:t>
      </w:r>
    </w:p>
    <w:p w:rsidR="004C0995" w:rsidRPr="00257FE2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2" w:name="P257"/>
      <w:bookmarkEnd w:id="52"/>
      <w:r w:rsidRPr="00257FE2">
        <w:rPr>
          <w:rFonts w:ascii="Times New Roman" w:hAnsi="Times New Roman" w:cs="Times New Roman"/>
          <w:sz w:val="24"/>
          <w:szCs w:val="24"/>
        </w:rPr>
        <w:t xml:space="preserve">    4.3.2. представить в ________________________________________ в срок до</w:t>
      </w:r>
    </w:p>
    <w:p w:rsidR="004C0995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7B0113">
        <w:rPr>
          <w:rFonts w:ascii="Times New Roman" w:hAnsi="Times New Roman" w:cs="Times New Roman"/>
        </w:rPr>
        <w:t>(Администрация, иной орган (организацию)</w:t>
      </w:r>
    </w:p>
    <w:p w:rsidR="004C0995" w:rsidRPr="00257FE2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FE2">
        <w:rPr>
          <w:rFonts w:ascii="Times New Roman" w:hAnsi="Times New Roman" w:cs="Times New Roman"/>
          <w:sz w:val="24"/>
          <w:szCs w:val="24"/>
        </w:rPr>
        <w:t xml:space="preserve">________ документы, установленные </w:t>
      </w:r>
      <w:hyperlink w:anchor="P233" w:history="1">
        <w:r w:rsidRPr="00257FE2">
          <w:rPr>
            <w:rFonts w:ascii="Times New Roman" w:hAnsi="Times New Roman" w:cs="Times New Roman"/>
            <w:color w:val="0000FF"/>
            <w:sz w:val="24"/>
            <w:szCs w:val="24"/>
          </w:rPr>
          <w:t>пунктом 4.2.2</w:t>
        </w:r>
      </w:hyperlink>
      <w:r w:rsidRPr="00257FE2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486" w:history="1">
        <w:r w:rsidRPr="00257FE2">
          <w:rPr>
            <w:rFonts w:ascii="Times New Roman" w:hAnsi="Times New Roman" w:cs="Times New Roman"/>
            <w:color w:val="0000FF"/>
            <w:sz w:val="24"/>
            <w:szCs w:val="24"/>
          </w:rPr>
          <w:t>&lt;35&gt;</w:t>
        </w:r>
      </w:hyperlink>
      <w:r w:rsidRPr="00257FE2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53" w:name="P261"/>
      <w:bookmarkEnd w:id="53"/>
      <w:r w:rsidRPr="00257FE2">
        <w:rPr>
          <w:rFonts w:ascii="Times New Roman" w:hAnsi="Times New Roman" w:cs="Times New Roman"/>
          <w:sz w:val="24"/>
          <w:szCs w:val="24"/>
        </w:rPr>
        <w:t xml:space="preserve">    4.3.3. направлять в ______________________________ на утверждение </w:t>
      </w:r>
      <w:hyperlink w:anchor="P487" w:history="1">
        <w:r w:rsidRPr="00257FE2">
          <w:rPr>
            <w:rFonts w:ascii="Times New Roman" w:hAnsi="Times New Roman" w:cs="Times New Roman"/>
            <w:color w:val="0000FF"/>
            <w:sz w:val="24"/>
            <w:szCs w:val="24"/>
          </w:rPr>
          <w:t>&lt;36&gt;</w:t>
        </w:r>
      </w:hyperlink>
      <w:r w:rsidRPr="007B0113">
        <w:rPr>
          <w:rFonts w:ascii="Times New Roman" w:hAnsi="Times New Roman" w:cs="Times New Roman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(Администрацию, иной орган (организацию)</w:t>
      </w:r>
    </w:p>
    <w:p w:rsidR="004C0995" w:rsidRPr="007B0113" w:rsidRDefault="004C0995" w:rsidP="00257FE2">
      <w:pPr>
        <w:pStyle w:val="ConsPlusNormal"/>
        <w:jc w:val="both"/>
        <w:rPr>
          <w:rFonts w:ascii="Times New Roman" w:hAnsi="Times New Roman" w:cs="Times New Roman"/>
        </w:rPr>
      </w:pPr>
      <w:bookmarkStart w:id="54" w:name="P264"/>
      <w:bookmarkEnd w:id="54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B0113">
        <w:rPr>
          <w:rFonts w:ascii="Times New Roman" w:hAnsi="Times New Roman" w:cs="Times New Roman"/>
          <w:sz w:val="24"/>
          <w:szCs w:val="24"/>
        </w:rPr>
        <w:t>4.3.3.1. Сведения не позднее ___ рабочего дня со дня заключения настоящего Соглашения;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55" w:name="P265"/>
      <w:bookmarkEnd w:id="55"/>
      <w:r w:rsidRPr="007B0113">
        <w:rPr>
          <w:rFonts w:ascii="Times New Roman" w:hAnsi="Times New Roman" w:cs="Times New Roman"/>
          <w:sz w:val="24"/>
          <w:szCs w:val="24"/>
        </w:rPr>
        <w:t>4.3.3.2. Сведения с учетом внесенных изменений не позднее ___ рабочих дней со дня внесения в них изменений.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257FE2">
        <w:rPr>
          <w:rFonts w:ascii="Times New Roman" w:hAnsi="Times New Roman" w:cs="Times New Roman"/>
          <w:sz w:val="24"/>
          <w:szCs w:val="24"/>
        </w:rPr>
        <w:t xml:space="preserve">    4.3.4. утверждать, с направлением копии в 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B0113">
        <w:rPr>
          <w:rFonts w:ascii="Times New Roman" w:hAnsi="Times New Roman" w:cs="Times New Roman"/>
        </w:rPr>
        <w:t xml:space="preserve"> </w:t>
      </w:r>
      <w:hyperlink w:anchor="P488" w:history="1">
        <w:r w:rsidRPr="007B0113">
          <w:rPr>
            <w:rFonts w:ascii="Times New Roman" w:hAnsi="Times New Roman" w:cs="Times New Roman"/>
            <w:color w:val="0000FF"/>
          </w:rPr>
          <w:t>&lt;37&gt;</w:t>
        </w:r>
      </w:hyperlink>
      <w:r w:rsidRPr="007B0113">
        <w:rPr>
          <w:rFonts w:ascii="Times New Roman" w:hAnsi="Times New Roman" w:cs="Times New Roman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</w:t>
      </w:r>
      <w:r w:rsidRPr="007B0113">
        <w:rPr>
          <w:rFonts w:ascii="Times New Roman" w:hAnsi="Times New Roman" w:cs="Times New Roman"/>
        </w:rPr>
        <w:t xml:space="preserve"> (Администрацию, иной орган</w:t>
      </w:r>
      <w:r>
        <w:rPr>
          <w:rFonts w:ascii="Times New Roman" w:hAnsi="Times New Roman" w:cs="Times New Roman"/>
        </w:rPr>
        <w:t xml:space="preserve"> </w:t>
      </w:r>
      <w:r w:rsidRPr="007B0113">
        <w:rPr>
          <w:rFonts w:ascii="Times New Roman" w:hAnsi="Times New Roman" w:cs="Times New Roman"/>
        </w:rPr>
        <w:t>(организацию)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6" w:name="P270"/>
      <w:bookmarkEnd w:id="56"/>
      <w:r w:rsidRPr="007B0113">
        <w:rPr>
          <w:rFonts w:ascii="Times New Roman" w:hAnsi="Times New Roman" w:cs="Times New Roman"/>
          <w:sz w:val="24"/>
          <w:szCs w:val="24"/>
        </w:rPr>
        <w:t>4.3.4.1. Сведения не позднее ___ рабочего дня со дня заключения настоящего Соглашения;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57" w:name="P271"/>
      <w:bookmarkEnd w:id="57"/>
      <w:r w:rsidRPr="007B0113">
        <w:rPr>
          <w:rFonts w:ascii="Times New Roman" w:hAnsi="Times New Roman" w:cs="Times New Roman"/>
          <w:sz w:val="24"/>
          <w:szCs w:val="24"/>
        </w:rPr>
        <w:t>4.3.4.2. Сведения с учетом внесенных изменений не позднее ___ рабочих дней со дня внесения в них изменений.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8" w:name="P272"/>
      <w:bookmarkEnd w:id="58"/>
      <w:r w:rsidRPr="003C20DE">
        <w:rPr>
          <w:rFonts w:ascii="Times New Roman" w:hAnsi="Times New Roman" w:cs="Times New Roman"/>
          <w:sz w:val="24"/>
          <w:szCs w:val="24"/>
        </w:rPr>
        <w:t xml:space="preserve">    4.3.5. открыть в срок до ______ лицевой счет в ________________________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C20DE">
        <w:rPr>
          <w:rFonts w:ascii="Times New Roman" w:hAnsi="Times New Roman" w:cs="Times New Roman"/>
        </w:rPr>
        <w:t>(дата)</w:t>
      </w:r>
      <w:r w:rsidRPr="003C20DE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C20DE">
        <w:rPr>
          <w:rFonts w:ascii="Times New Roman" w:hAnsi="Times New Roman" w:cs="Times New Roman"/>
        </w:rPr>
        <w:t>(наименование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 </w:t>
      </w:r>
      <w:hyperlink w:anchor="P489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&lt;38&gt;</w:t>
        </w:r>
      </w:hyperlink>
      <w:r w:rsidRPr="003C20DE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территориального органа муниципального казначейства)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4.3.6. направлять Субсидию на финансовое обеспечение (возмещение) </w:t>
      </w:r>
      <w:hyperlink w:anchor="P490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&lt;39&gt;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затрат, определенных в Сведениях.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4.3.7. не приобретать за счет Субсидии иностранную валюту, за исключением операций, определенных в Порядке предоставления субсидии;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4.3.8. вести обособленный аналитический учет операций, осуществляемых за счет Субсидии;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C20DE">
        <w:rPr>
          <w:rFonts w:ascii="Times New Roman" w:hAnsi="Times New Roman" w:cs="Times New Roman"/>
          <w:sz w:val="24"/>
          <w:szCs w:val="24"/>
        </w:rPr>
        <w:t>4.3.9.  обеспечивать  достижение  значений показателей результативности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>предоставления  Субсидии  и (или) иных показателей, установленных Порядком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>предоставления субсидии или _______________________________________________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7B0113">
        <w:rPr>
          <w:rFonts w:ascii="Times New Roman" w:hAnsi="Times New Roman" w:cs="Times New Roman"/>
        </w:rPr>
        <w:t xml:space="preserve"> (Администрацией, иным органом (организацией)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169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3C20DE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491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&lt;40&gt;</w:t>
        </w:r>
      </w:hyperlink>
      <w:r w:rsidRPr="003C20DE">
        <w:rPr>
          <w:rFonts w:ascii="Times New Roman" w:hAnsi="Times New Roman" w:cs="Times New Roman"/>
          <w:sz w:val="24"/>
          <w:szCs w:val="24"/>
        </w:rPr>
        <w:t>;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9" w:name="P285"/>
      <w:bookmarkEnd w:id="59"/>
      <w:r w:rsidRPr="003C20DE">
        <w:rPr>
          <w:rFonts w:ascii="Times New Roman" w:hAnsi="Times New Roman" w:cs="Times New Roman"/>
          <w:sz w:val="24"/>
          <w:szCs w:val="24"/>
        </w:rPr>
        <w:t xml:space="preserve">    4.3.10. представлять в __________________________________________ </w:t>
      </w:r>
      <w:hyperlink w:anchor="P492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&lt;41&gt;</w:t>
        </w:r>
      </w:hyperlink>
      <w:r w:rsidRPr="003C20DE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7B0113">
        <w:rPr>
          <w:rFonts w:ascii="Times New Roman" w:hAnsi="Times New Roman" w:cs="Times New Roman"/>
        </w:rPr>
        <w:t xml:space="preserve"> (Администрацию, иной орган (организацию)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0" w:name="P288"/>
      <w:bookmarkEnd w:id="60"/>
      <w:r w:rsidRPr="007B0113">
        <w:rPr>
          <w:rFonts w:ascii="Times New Roman" w:hAnsi="Times New Roman" w:cs="Times New Roman"/>
        </w:rPr>
        <w:t xml:space="preserve">    </w:t>
      </w:r>
      <w:r w:rsidRPr="003C20DE">
        <w:rPr>
          <w:rFonts w:ascii="Times New Roman" w:hAnsi="Times New Roman" w:cs="Times New Roman"/>
          <w:sz w:val="24"/>
          <w:szCs w:val="24"/>
        </w:rPr>
        <w:t>4.3.10.1.   отчет   о   расходах   Получателя,  источником  финансового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0DE">
        <w:rPr>
          <w:rFonts w:ascii="Times New Roman" w:hAnsi="Times New Roman" w:cs="Times New Roman"/>
          <w:sz w:val="24"/>
          <w:szCs w:val="24"/>
        </w:rPr>
        <w:t xml:space="preserve">обеспечения  которых  является Субсидия, в соответствии с </w:t>
      </w:r>
      <w:hyperlink w:anchor="P194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пунктом 4.1.8.1.1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0DE">
        <w:rPr>
          <w:rFonts w:ascii="Times New Roman" w:hAnsi="Times New Roman" w:cs="Times New Roman"/>
          <w:sz w:val="24"/>
          <w:szCs w:val="24"/>
        </w:rPr>
        <w:t>настоящего  Соглашения,  не позднее __ рабочего дня, следующего за отчетным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0DE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3C20DE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  <w:r w:rsidRPr="007B0113">
        <w:rPr>
          <w:rFonts w:ascii="Times New Roman" w:hAnsi="Times New Roman" w:cs="Times New Roman"/>
        </w:rPr>
        <w:t>(месяц, квартал, год)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1" w:name="P293"/>
      <w:bookmarkEnd w:id="61"/>
      <w:r w:rsidRPr="007B0113">
        <w:rPr>
          <w:rFonts w:ascii="Times New Roman" w:hAnsi="Times New Roman" w:cs="Times New Roman"/>
        </w:rPr>
        <w:t xml:space="preserve">    4.3.10.2</w:t>
      </w:r>
      <w:r w:rsidRPr="003C20DE">
        <w:rPr>
          <w:rFonts w:ascii="Times New Roman" w:hAnsi="Times New Roman" w:cs="Times New Roman"/>
          <w:sz w:val="24"/>
          <w:szCs w:val="24"/>
        </w:rPr>
        <w:t>.  отчет  о  достижении  значений  показателей результативности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 xml:space="preserve">предоставления   Субсидии  в  соответствии  с  </w:t>
      </w:r>
      <w:hyperlink w:anchor="P170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пунктом  4.1.5.1</w:t>
        </w:r>
      </w:hyperlink>
      <w:r w:rsidRPr="003C20DE">
        <w:rPr>
          <w:rFonts w:ascii="Times New Roman" w:hAnsi="Times New Roman" w:cs="Times New Roman"/>
          <w:sz w:val="24"/>
          <w:szCs w:val="24"/>
        </w:rPr>
        <w:t xml:space="preserve">  настоящего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 xml:space="preserve">Соглашения </w:t>
      </w:r>
      <w:hyperlink w:anchor="P493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&lt;42&gt;</w:t>
        </w:r>
      </w:hyperlink>
      <w:r w:rsidRPr="003C20DE">
        <w:rPr>
          <w:rFonts w:ascii="Times New Roman" w:hAnsi="Times New Roman" w:cs="Times New Roman"/>
          <w:sz w:val="24"/>
          <w:szCs w:val="24"/>
        </w:rPr>
        <w:t xml:space="preserve"> не позднее __ рабочего дня, следующего за отчетным ________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(месяц, квартал, год)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4.3.10.3. иные отчеты </w:t>
      </w:r>
      <w:hyperlink w:anchor="P494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&lt;43&gt;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62" w:name="P299"/>
      <w:bookmarkEnd w:id="62"/>
      <w:r w:rsidRPr="007B0113">
        <w:rPr>
          <w:rFonts w:ascii="Times New Roman" w:hAnsi="Times New Roman" w:cs="Times New Roman"/>
        </w:rPr>
        <w:t xml:space="preserve">    4.3.10.3.1. __________________________________________________________;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63" w:name="P300"/>
      <w:bookmarkEnd w:id="63"/>
      <w:r w:rsidRPr="007B0113">
        <w:rPr>
          <w:rFonts w:ascii="Times New Roman" w:hAnsi="Times New Roman" w:cs="Times New Roman"/>
        </w:rPr>
        <w:t xml:space="preserve">    4.3.10.3.2. __________________________________________________________;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64" w:name="P301"/>
      <w:bookmarkEnd w:id="64"/>
      <w:r w:rsidRPr="003C20DE">
        <w:rPr>
          <w:rFonts w:ascii="Times New Roman" w:hAnsi="Times New Roman" w:cs="Times New Roman"/>
          <w:sz w:val="24"/>
          <w:szCs w:val="24"/>
        </w:rPr>
        <w:t xml:space="preserve">    4.3.11. направлять по запросу</w:t>
      </w:r>
      <w:r w:rsidRPr="007B0113">
        <w:rPr>
          <w:rFonts w:ascii="Times New Roman" w:hAnsi="Times New Roman" w:cs="Times New Roman"/>
        </w:rPr>
        <w:t xml:space="preserve"> _________________________________________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7B0113">
        <w:rPr>
          <w:rFonts w:ascii="Times New Roman" w:hAnsi="Times New Roman" w:cs="Times New Roman"/>
        </w:rPr>
        <w:t>(Администрации, иного органа (организации)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>документы  и  информацию,  необходимые  для   осуществления    контроля 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0DE">
        <w:rPr>
          <w:rFonts w:ascii="Times New Roman" w:hAnsi="Times New Roman" w:cs="Times New Roman"/>
          <w:sz w:val="24"/>
          <w:szCs w:val="24"/>
        </w:rPr>
        <w:t>соблюдением порядка, целей и условий предоставления Субсидии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0DE">
        <w:rPr>
          <w:rFonts w:ascii="Times New Roman" w:hAnsi="Times New Roman" w:cs="Times New Roman"/>
          <w:sz w:val="24"/>
          <w:szCs w:val="24"/>
        </w:rPr>
        <w:t xml:space="preserve">с  </w:t>
      </w:r>
      <w:hyperlink w:anchor="P248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пунктом  4.2.4</w:t>
        </w:r>
      </w:hyperlink>
      <w:r w:rsidRPr="003C20DE">
        <w:rPr>
          <w:rFonts w:ascii="Times New Roman" w:hAnsi="Times New Roman" w:cs="Times New Roman"/>
          <w:sz w:val="24"/>
          <w:szCs w:val="24"/>
        </w:rPr>
        <w:t xml:space="preserve">  настоящего Соглашения, в течение ___ рабочих дней со 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0DE">
        <w:rPr>
          <w:rFonts w:ascii="Times New Roman" w:hAnsi="Times New Roman" w:cs="Times New Roman"/>
          <w:sz w:val="24"/>
          <w:szCs w:val="24"/>
        </w:rPr>
        <w:t>получения указанного запроса;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 xml:space="preserve">    4.3.12. в случае получения от 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C20DE">
        <w:rPr>
          <w:rFonts w:ascii="Times New Roman" w:hAnsi="Times New Roman" w:cs="Times New Roman"/>
          <w:sz w:val="24"/>
          <w:szCs w:val="24"/>
        </w:rPr>
        <w:t xml:space="preserve"> требования в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7B0113">
        <w:rPr>
          <w:rFonts w:ascii="Times New Roman" w:hAnsi="Times New Roman" w:cs="Times New Roman"/>
        </w:rPr>
        <w:t>(Администрации, иного органа(организации)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3C20DE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w:anchor="P204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пунктом 4.1.9</w:t>
        </w:r>
      </w:hyperlink>
      <w:r w:rsidRPr="003C20DE">
        <w:rPr>
          <w:rFonts w:ascii="Times New Roman" w:hAnsi="Times New Roman" w:cs="Times New Roman"/>
          <w:sz w:val="24"/>
          <w:szCs w:val="24"/>
        </w:rPr>
        <w:t xml:space="preserve"> настоящего Соглашения</w:t>
      </w:r>
      <w:r w:rsidRPr="007B0113">
        <w:rPr>
          <w:rFonts w:ascii="Times New Roman" w:hAnsi="Times New Roman" w:cs="Times New Roman"/>
        </w:rPr>
        <w:t>: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4.3.12.1. устранять факт(ы) нарушения порядка, целей и условий предоставления Субсидии в сроки, определенные в указанном требовании;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4.3.12.2. возвращать в бюджет Субсидию в размере и в сроки, определенные в указанном требовании;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5" w:name="P315"/>
      <w:bookmarkEnd w:id="65"/>
      <w:r w:rsidRPr="003C20DE">
        <w:rPr>
          <w:rFonts w:ascii="Times New Roman" w:hAnsi="Times New Roman" w:cs="Times New Roman"/>
          <w:sz w:val="24"/>
          <w:szCs w:val="24"/>
        </w:rPr>
        <w:t xml:space="preserve">    4.3.13.   возвращать   в  бюджет   средства  в  размере,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0DE">
        <w:rPr>
          <w:rFonts w:ascii="Times New Roman" w:hAnsi="Times New Roman" w:cs="Times New Roman"/>
          <w:sz w:val="24"/>
          <w:szCs w:val="24"/>
        </w:rPr>
        <w:t>определенном по форме согласно приложению N _____ к  настоящему Соглашению,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0DE">
        <w:rPr>
          <w:rFonts w:ascii="Times New Roman" w:hAnsi="Times New Roman" w:cs="Times New Roman"/>
          <w:sz w:val="24"/>
          <w:szCs w:val="24"/>
        </w:rPr>
        <w:t>являющемуся  неотъемлемой  частью  настоящего Соглашения, в случае принятия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>____________________________________________________ решения о применении к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(Администрацией, иным органом(организацией)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 xml:space="preserve">Получателю  штрафных санкций в  соответствии  с  </w:t>
      </w:r>
      <w:hyperlink w:anchor="P215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пунктом 4.1.10</w:t>
        </w:r>
      </w:hyperlink>
      <w:r w:rsidRPr="003C20DE">
        <w:rPr>
          <w:rFonts w:ascii="Times New Roman" w:hAnsi="Times New Roman" w:cs="Times New Roman"/>
          <w:sz w:val="24"/>
          <w:szCs w:val="24"/>
        </w:rPr>
        <w:t xml:space="preserve">  настоящего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>Соглашения, в срок, установленный _________________________ в уведомлении о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7B0113">
        <w:rPr>
          <w:rFonts w:ascii="Times New Roman" w:hAnsi="Times New Roman" w:cs="Times New Roman"/>
        </w:rPr>
        <w:t>(Администрацией, иным органом (организацией)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 xml:space="preserve">применении штрафных санкций </w:t>
      </w:r>
      <w:hyperlink w:anchor="P495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&lt;44&gt;</w:t>
        </w:r>
      </w:hyperlink>
      <w:r w:rsidRPr="003C20DE">
        <w:rPr>
          <w:rFonts w:ascii="Times New Roman" w:hAnsi="Times New Roman" w:cs="Times New Roman"/>
          <w:sz w:val="24"/>
          <w:szCs w:val="24"/>
        </w:rPr>
        <w:t>;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6" w:name="P327"/>
      <w:bookmarkEnd w:id="66"/>
      <w:r w:rsidRPr="003C20DE">
        <w:rPr>
          <w:rFonts w:ascii="Times New Roman" w:hAnsi="Times New Roman" w:cs="Times New Roman"/>
          <w:sz w:val="24"/>
          <w:szCs w:val="24"/>
        </w:rPr>
        <w:t xml:space="preserve">    4.3.14.   возвращать   неиспользованный   остаток   Субсидии   в  доход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 xml:space="preserve">  бюджета  в  случае отсутствия решения _______________________</w:t>
      </w:r>
    </w:p>
    <w:p w:rsidR="004C0995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                      (Администрации_</w:t>
      </w:r>
      <w:r>
        <w:rPr>
          <w:rFonts w:ascii="Times New Roman" w:hAnsi="Times New Roman" w:cs="Times New Roman"/>
        </w:rPr>
        <w:t>иного_</w:t>
      </w:r>
      <w:r w:rsidRPr="003C20DE">
        <w:rPr>
          <w:rFonts w:ascii="Times New Roman" w:hAnsi="Times New Roman" w:cs="Times New Roman"/>
        </w:rPr>
        <w:t xml:space="preserve"> </w:t>
      </w:r>
      <w:r w:rsidRPr="007B0113">
        <w:rPr>
          <w:rFonts w:ascii="Times New Roman" w:hAnsi="Times New Roman" w:cs="Times New Roman"/>
        </w:rPr>
        <w:t>иного органа (организации)</w:t>
      </w:r>
      <w:r>
        <w:rPr>
          <w:rFonts w:ascii="Times New Roman" w:hAnsi="Times New Roman" w:cs="Times New Roman"/>
        </w:rPr>
        <w:t>_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0113">
        <w:rPr>
          <w:rFonts w:ascii="Times New Roman" w:hAnsi="Times New Roman" w:cs="Times New Roman"/>
        </w:rPr>
        <w:t xml:space="preserve"> </w:t>
      </w:r>
      <w:r w:rsidRPr="003C20DE">
        <w:rPr>
          <w:rFonts w:ascii="Times New Roman" w:hAnsi="Times New Roman" w:cs="Times New Roman"/>
          <w:sz w:val="24"/>
          <w:szCs w:val="24"/>
        </w:rPr>
        <w:t xml:space="preserve">о наличии потребности в направлении не  использованного в 20__ году </w:t>
      </w:r>
      <w:hyperlink w:anchor="P496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&lt;45&gt;</w:t>
        </w:r>
      </w:hyperlink>
      <w:r w:rsidRPr="003C20DE">
        <w:rPr>
          <w:rFonts w:ascii="Times New Roman" w:hAnsi="Times New Roman" w:cs="Times New Roman"/>
          <w:sz w:val="24"/>
          <w:szCs w:val="24"/>
        </w:rPr>
        <w:t xml:space="preserve"> остатка Субсидии на  цели,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0DE">
        <w:rPr>
          <w:rFonts w:ascii="Times New Roman" w:hAnsi="Times New Roman" w:cs="Times New Roman"/>
          <w:sz w:val="24"/>
          <w:szCs w:val="24"/>
        </w:rPr>
        <w:t xml:space="preserve">указанные  в  </w:t>
      </w:r>
      <w:hyperlink w:anchor="P92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разделе  I</w:t>
        </w:r>
      </w:hyperlink>
      <w:r w:rsidRPr="003C20DE">
        <w:rPr>
          <w:rFonts w:ascii="Times New Roman" w:hAnsi="Times New Roman" w:cs="Times New Roman"/>
          <w:sz w:val="24"/>
          <w:szCs w:val="24"/>
        </w:rPr>
        <w:t xml:space="preserve">  настоящего  Соглашения, в срок до "__" __ 20__ г. </w:t>
      </w:r>
      <w:hyperlink w:anchor="P497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&lt;46&gt;</w:t>
        </w:r>
      </w:hyperlink>
      <w:r w:rsidRPr="003C20DE">
        <w:rPr>
          <w:rFonts w:ascii="Times New Roman" w:hAnsi="Times New Roman" w:cs="Times New Roman"/>
          <w:sz w:val="24"/>
          <w:szCs w:val="24"/>
        </w:rPr>
        <w:t>;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 xml:space="preserve">    4.3.15. обеспечивать полноту и достоверность сведений, представляемых в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>___________________________________ в соответствии с настоящим Соглашением;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(Администрацию,иной орган (организацию)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4.3.16. не привлекать иных юридических лиц к оказанию общественно полезной услуги, за исключением работ и услуг, необходимых Получателю субсидии для оказания общественно полезной услуги </w:t>
      </w:r>
      <w:hyperlink w:anchor="P498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&lt;47&gt;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4.3.17. выполнять иные обязательства в соответствии с законодательством Российской Федерации и Правилами предоставления субсидии </w:t>
      </w:r>
      <w:hyperlink w:anchor="P499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&lt;48&gt;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67" w:name="P341"/>
      <w:bookmarkEnd w:id="67"/>
      <w:r w:rsidRPr="007B0113">
        <w:rPr>
          <w:rFonts w:ascii="Times New Roman" w:hAnsi="Times New Roman" w:cs="Times New Roman"/>
        </w:rPr>
        <w:t xml:space="preserve">    4.3.17.1. ____________________________________________________________;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68" w:name="P342"/>
      <w:bookmarkEnd w:id="68"/>
      <w:r w:rsidRPr="007B0113">
        <w:rPr>
          <w:rFonts w:ascii="Times New Roman" w:hAnsi="Times New Roman" w:cs="Times New Roman"/>
        </w:rPr>
        <w:t xml:space="preserve">    4.3.17.2. ____________________________________________________________.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4.4. Получатель вправе: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9" w:name="P344"/>
      <w:bookmarkEnd w:id="69"/>
      <w:r w:rsidRPr="007B0113">
        <w:rPr>
          <w:rFonts w:ascii="Times New Roman" w:hAnsi="Times New Roman" w:cs="Times New Roman"/>
        </w:rPr>
        <w:t xml:space="preserve">    </w:t>
      </w:r>
      <w:r w:rsidRPr="003C20DE">
        <w:rPr>
          <w:rFonts w:ascii="Times New Roman" w:hAnsi="Times New Roman" w:cs="Times New Roman"/>
          <w:sz w:val="24"/>
          <w:szCs w:val="24"/>
        </w:rPr>
        <w:t>4.4.1. направлять в _____________________________________ предложения о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7B0113">
        <w:rPr>
          <w:rFonts w:ascii="Times New Roman" w:hAnsi="Times New Roman" w:cs="Times New Roman"/>
        </w:rPr>
        <w:t xml:space="preserve"> (Администрацию, иной орган (организацию)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0DE">
        <w:rPr>
          <w:rFonts w:ascii="Times New Roman" w:hAnsi="Times New Roman" w:cs="Times New Roman"/>
          <w:sz w:val="24"/>
          <w:szCs w:val="24"/>
        </w:rPr>
        <w:t xml:space="preserve">внесении  изменений в настоящее Соглашение в  соответствии  с  </w:t>
      </w:r>
      <w:hyperlink w:anchor="P386" w:history="1">
        <w:r w:rsidRPr="003C20DE">
          <w:rPr>
            <w:rFonts w:ascii="Times New Roman" w:hAnsi="Times New Roman" w:cs="Times New Roman"/>
            <w:color w:val="0000FF"/>
            <w:sz w:val="24"/>
            <w:szCs w:val="24"/>
          </w:rPr>
          <w:t>пунктом  7.3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0DE">
        <w:rPr>
          <w:rFonts w:ascii="Times New Roman" w:hAnsi="Times New Roman" w:cs="Times New Roman"/>
          <w:sz w:val="24"/>
          <w:szCs w:val="24"/>
        </w:rPr>
        <w:t>настоящего  Соглашения,  в  том  числе  в случае установления необходимости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0DE">
        <w:rPr>
          <w:rFonts w:ascii="Times New Roman" w:hAnsi="Times New Roman" w:cs="Times New Roman"/>
          <w:sz w:val="24"/>
          <w:szCs w:val="24"/>
        </w:rPr>
        <w:t>изменения   размера   Субсидии   с   приложением   информации,   содержащей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0DE">
        <w:rPr>
          <w:rFonts w:ascii="Times New Roman" w:hAnsi="Times New Roman" w:cs="Times New Roman"/>
          <w:sz w:val="24"/>
          <w:szCs w:val="24"/>
        </w:rPr>
        <w:t>финансово-экономическое обоснование данного изменения;</w:t>
      </w:r>
    </w:p>
    <w:p w:rsidR="004C0995" w:rsidRPr="003C20DE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0" w:name="P351"/>
      <w:bookmarkEnd w:id="70"/>
      <w:r w:rsidRPr="003C20DE">
        <w:rPr>
          <w:rFonts w:ascii="Times New Roman" w:hAnsi="Times New Roman" w:cs="Times New Roman"/>
          <w:sz w:val="24"/>
          <w:szCs w:val="24"/>
        </w:rPr>
        <w:t xml:space="preserve">    4.4.2. обращаться в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3C20DE">
        <w:rPr>
          <w:rFonts w:ascii="Times New Roman" w:hAnsi="Times New Roman" w:cs="Times New Roman"/>
          <w:sz w:val="24"/>
          <w:szCs w:val="24"/>
        </w:rPr>
        <w:t xml:space="preserve"> в целях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7B0113">
        <w:rPr>
          <w:rFonts w:ascii="Times New Roman" w:hAnsi="Times New Roman" w:cs="Times New Roman"/>
        </w:rPr>
        <w:t xml:space="preserve"> (Администрацию,иной орган (организацию)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3C20DE">
        <w:rPr>
          <w:rFonts w:ascii="Times New Roman" w:hAnsi="Times New Roman" w:cs="Times New Roman"/>
          <w:sz w:val="24"/>
          <w:szCs w:val="24"/>
        </w:rPr>
        <w:t>получения разъяснений в связи с исполнением настоящего Соглашения</w:t>
      </w:r>
      <w:r w:rsidRPr="007B0113">
        <w:rPr>
          <w:rFonts w:ascii="Times New Roman" w:hAnsi="Times New Roman" w:cs="Times New Roman"/>
        </w:rPr>
        <w:t>;</w:t>
      </w:r>
    </w:p>
    <w:p w:rsidR="004C0995" w:rsidRPr="00B95CCF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1" w:name="P355"/>
      <w:bookmarkEnd w:id="71"/>
      <w:r w:rsidRPr="00B95CCF">
        <w:rPr>
          <w:rFonts w:ascii="Times New Roman" w:hAnsi="Times New Roman" w:cs="Times New Roman"/>
          <w:sz w:val="24"/>
          <w:szCs w:val="24"/>
        </w:rPr>
        <w:t xml:space="preserve">    4.4.3. направлять в 20__ году </w:t>
      </w:r>
      <w:hyperlink w:anchor="P500" w:history="1">
        <w:r w:rsidRPr="00B95CCF">
          <w:rPr>
            <w:rFonts w:ascii="Times New Roman" w:hAnsi="Times New Roman" w:cs="Times New Roman"/>
            <w:color w:val="0000FF"/>
            <w:sz w:val="24"/>
            <w:szCs w:val="24"/>
          </w:rPr>
          <w:t>&lt;49&gt;</w:t>
        </w:r>
      </w:hyperlink>
      <w:r w:rsidRPr="00B95CCF">
        <w:rPr>
          <w:rFonts w:ascii="Times New Roman" w:hAnsi="Times New Roman" w:cs="Times New Roman"/>
          <w:sz w:val="24"/>
          <w:szCs w:val="24"/>
        </w:rPr>
        <w:t xml:space="preserve"> неиспользованный  остаток  Субсидии,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CF">
        <w:rPr>
          <w:rFonts w:ascii="Times New Roman" w:hAnsi="Times New Roman" w:cs="Times New Roman"/>
          <w:sz w:val="24"/>
          <w:szCs w:val="24"/>
        </w:rPr>
        <w:t>полученной  в  соответствии  с  настоящим  Соглашением  (при  наличии), 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CF">
        <w:rPr>
          <w:rFonts w:ascii="Times New Roman" w:hAnsi="Times New Roman" w:cs="Times New Roman"/>
          <w:sz w:val="24"/>
          <w:szCs w:val="24"/>
        </w:rPr>
        <w:t xml:space="preserve">осуществление  выплат  в  соответствии  с  целями,  указанными  в </w:t>
      </w:r>
      <w:hyperlink w:anchor="P92" w:history="1">
        <w:r w:rsidRPr="00B95CCF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</w:p>
    <w:p w:rsidR="004C0995" w:rsidRPr="00B95CCF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CCF">
        <w:rPr>
          <w:rFonts w:ascii="Times New Roman" w:hAnsi="Times New Roman" w:cs="Times New Roman"/>
          <w:sz w:val="24"/>
          <w:szCs w:val="24"/>
        </w:rPr>
        <w:t>настоящего Соглашения, в случае принятия __________________________________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7B0113">
        <w:rPr>
          <w:rFonts w:ascii="Times New Roman" w:hAnsi="Times New Roman" w:cs="Times New Roman"/>
        </w:rPr>
        <w:t>(Администрацией, иным органом</w:t>
      </w:r>
      <w:r>
        <w:rPr>
          <w:rFonts w:ascii="Times New Roman" w:hAnsi="Times New Roman" w:cs="Times New Roman"/>
        </w:rPr>
        <w:t xml:space="preserve"> </w:t>
      </w:r>
      <w:r w:rsidRPr="007B0113">
        <w:rPr>
          <w:rFonts w:ascii="Times New Roman" w:hAnsi="Times New Roman" w:cs="Times New Roman"/>
        </w:rPr>
        <w:t>(организацией)</w:t>
      </w:r>
    </w:p>
    <w:p w:rsidR="004C0995" w:rsidRPr="00B95CCF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CCF">
        <w:rPr>
          <w:rFonts w:ascii="Times New Roman" w:hAnsi="Times New Roman" w:cs="Times New Roman"/>
          <w:sz w:val="24"/>
          <w:szCs w:val="24"/>
        </w:rPr>
        <w:t xml:space="preserve">соответствующего   решения   в  соответствии  с  </w:t>
      </w:r>
      <w:hyperlink w:anchor="P233" w:history="1">
        <w:r w:rsidRPr="00B95CCF">
          <w:rPr>
            <w:rFonts w:ascii="Times New Roman" w:hAnsi="Times New Roman" w:cs="Times New Roman"/>
            <w:color w:val="0000FF"/>
            <w:sz w:val="24"/>
            <w:szCs w:val="24"/>
          </w:rPr>
          <w:t>пунктом  4.2.2</w:t>
        </w:r>
      </w:hyperlink>
      <w:r w:rsidRPr="00B95CCF">
        <w:rPr>
          <w:rFonts w:ascii="Times New Roman" w:hAnsi="Times New Roman" w:cs="Times New Roman"/>
          <w:sz w:val="24"/>
          <w:szCs w:val="24"/>
        </w:rPr>
        <w:t xml:space="preserve"> 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CF">
        <w:rPr>
          <w:rFonts w:ascii="Times New Roman" w:hAnsi="Times New Roman" w:cs="Times New Roman"/>
          <w:sz w:val="24"/>
          <w:szCs w:val="24"/>
        </w:rPr>
        <w:t xml:space="preserve">Соглашения </w:t>
      </w:r>
      <w:hyperlink w:anchor="P501" w:history="1">
        <w:r w:rsidRPr="00B95CCF">
          <w:rPr>
            <w:rFonts w:ascii="Times New Roman" w:hAnsi="Times New Roman" w:cs="Times New Roman"/>
            <w:color w:val="0000FF"/>
            <w:sz w:val="24"/>
            <w:szCs w:val="24"/>
          </w:rPr>
          <w:t>&lt;50&gt;</w:t>
        </w:r>
      </w:hyperlink>
      <w:r w:rsidRPr="00B95CCF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2" w:name="P364"/>
      <w:bookmarkEnd w:id="72"/>
      <w:r w:rsidRPr="007B0113">
        <w:rPr>
          <w:rFonts w:ascii="Times New Roman" w:hAnsi="Times New Roman" w:cs="Times New Roman"/>
          <w:sz w:val="24"/>
          <w:szCs w:val="24"/>
        </w:rPr>
        <w:t xml:space="preserve">4.4.4. заключать договор с потребителем услуг в целях оказания общественно полезной услуги в соответствии с условиями и формой, установленными в приложении N _____ к настоящему Соглашению </w:t>
      </w:r>
      <w:hyperlink w:anchor="P502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&lt;51&gt;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4.4.5. осуществлять иные права в соответствии с бюджетным законодательством Российской Федерации и Порядком предоставления субсидии, в том числе </w:t>
      </w:r>
      <w:hyperlink w:anchor="P503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&lt;52&gt;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73" w:name="P366"/>
      <w:bookmarkEnd w:id="73"/>
      <w:r w:rsidRPr="007B0113">
        <w:rPr>
          <w:rFonts w:ascii="Times New Roman" w:hAnsi="Times New Roman" w:cs="Times New Roman"/>
        </w:rPr>
        <w:t xml:space="preserve">    4.4.5.1. _____________________________________________________________;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74" w:name="P367"/>
      <w:bookmarkEnd w:id="74"/>
      <w:r w:rsidRPr="007B0113">
        <w:rPr>
          <w:rFonts w:ascii="Times New Roman" w:hAnsi="Times New Roman" w:cs="Times New Roman"/>
        </w:rPr>
        <w:t xml:space="preserve">    4.4.5.2. _____________________________________________________________.</w:t>
      </w:r>
    </w:p>
    <w:p w:rsidR="004C0995" w:rsidRPr="007B0113" w:rsidRDefault="004C0995" w:rsidP="002117E8">
      <w:pPr>
        <w:pStyle w:val="ConsPlusNormal"/>
        <w:jc w:val="both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V. Ответственность Сторон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5.2.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w:anchor="P504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&lt;53&gt;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75" w:name="P373"/>
      <w:bookmarkEnd w:id="75"/>
      <w:r w:rsidRPr="007B0113">
        <w:rPr>
          <w:rFonts w:ascii="Times New Roman" w:hAnsi="Times New Roman" w:cs="Times New Roman"/>
        </w:rPr>
        <w:t xml:space="preserve">    5.2.1. _______________________________________________________________;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76" w:name="P374"/>
      <w:bookmarkEnd w:id="76"/>
      <w:r w:rsidRPr="007B0113">
        <w:rPr>
          <w:rFonts w:ascii="Times New Roman" w:hAnsi="Times New Roman" w:cs="Times New Roman"/>
        </w:rPr>
        <w:t xml:space="preserve">    5.2.2. _______________________________________________________________.</w:t>
      </w:r>
    </w:p>
    <w:p w:rsidR="004C0995" w:rsidRPr="007B0113" w:rsidRDefault="004C0995" w:rsidP="002117E8">
      <w:pPr>
        <w:pStyle w:val="ConsPlusNormal"/>
        <w:jc w:val="both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VI. Иные условия</w:t>
      </w:r>
    </w:p>
    <w:p w:rsidR="004C0995" w:rsidRPr="007B0113" w:rsidRDefault="004C0995" w:rsidP="002117E8">
      <w:pPr>
        <w:pStyle w:val="ConsPlusNormal"/>
        <w:jc w:val="both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6.1. Иные условия по настоящему Соглашению </w:t>
      </w:r>
      <w:hyperlink w:anchor="P505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&lt;54&gt;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77" w:name="P379"/>
      <w:bookmarkEnd w:id="77"/>
      <w:r w:rsidRPr="007B0113">
        <w:rPr>
          <w:rFonts w:ascii="Times New Roman" w:hAnsi="Times New Roman" w:cs="Times New Roman"/>
        </w:rPr>
        <w:t xml:space="preserve">    6.1.1. _______________________________________________________________;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78" w:name="P380"/>
      <w:bookmarkEnd w:id="78"/>
      <w:r w:rsidRPr="007B0113">
        <w:rPr>
          <w:rFonts w:ascii="Times New Roman" w:hAnsi="Times New Roman" w:cs="Times New Roman"/>
        </w:rPr>
        <w:t xml:space="preserve">    6.1.2. _______________________________________________________________.</w:t>
      </w:r>
    </w:p>
    <w:p w:rsidR="004C0995" w:rsidRPr="007B0113" w:rsidRDefault="004C0995" w:rsidP="002117E8">
      <w:pPr>
        <w:pStyle w:val="ConsPlusNormal"/>
        <w:jc w:val="both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79" w:name="P382"/>
      <w:bookmarkEnd w:id="79"/>
      <w:r w:rsidRPr="007B0113">
        <w:rPr>
          <w:rFonts w:ascii="Times New Roman" w:hAnsi="Times New Roman" w:cs="Times New Roman"/>
          <w:sz w:val="24"/>
          <w:szCs w:val="24"/>
        </w:rPr>
        <w:t>VII. Заключительные положения</w:t>
      </w:r>
    </w:p>
    <w:p w:rsidR="004C0995" w:rsidRPr="007B0113" w:rsidRDefault="004C0995" w:rsidP="002117E8">
      <w:pPr>
        <w:pStyle w:val="ConsPlusNormal"/>
        <w:jc w:val="both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05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 </w:t>
      </w:r>
      <w:hyperlink w:anchor="P506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&lt;55&gt;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80" w:name="P386"/>
      <w:bookmarkEnd w:id="80"/>
      <w:r w:rsidRPr="007B0113">
        <w:rPr>
          <w:rFonts w:ascii="Times New Roman" w:hAnsi="Times New Roman" w:cs="Times New Roman"/>
          <w:sz w:val="24"/>
          <w:szCs w:val="24"/>
        </w:rPr>
        <w:t xml:space="preserve">7.3. Изменение настоящего Соглашения, в том числе в соответствии с положениями </w:t>
      </w:r>
      <w:hyperlink w:anchor="P232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пункта 4.2.1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 согласно приложению N ____ к настоящему Соглашению, являющемуся неотъемлемой частью настоящего Соглашения </w:t>
      </w:r>
      <w:hyperlink w:anchor="P507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&lt;56&gt;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7.3.1. Изменение настоящего Соглашения возможно в случае:</w:t>
      </w:r>
    </w:p>
    <w:p w:rsidR="004C0995" w:rsidRPr="00B95CCF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CCF">
        <w:rPr>
          <w:rFonts w:ascii="Times New Roman" w:hAnsi="Times New Roman" w:cs="Times New Roman"/>
          <w:sz w:val="24"/>
          <w:szCs w:val="24"/>
        </w:rPr>
        <w:t xml:space="preserve">    7.3.1.1. уменьшения/увеличения ________________________________________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</w:t>
      </w:r>
      <w:r w:rsidRPr="007B0113">
        <w:rPr>
          <w:rFonts w:ascii="Times New Roman" w:hAnsi="Times New Roman" w:cs="Times New Roman"/>
        </w:rPr>
        <w:t xml:space="preserve"> (Администрации, иному органу (организации)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B95CCF">
        <w:rPr>
          <w:rFonts w:ascii="Times New Roman" w:hAnsi="Times New Roman" w:cs="Times New Roman"/>
          <w:sz w:val="24"/>
          <w:szCs w:val="24"/>
        </w:rPr>
        <w:t>ранее доведенных лимитов бюджетных обязательств на предоставление субсидии</w:t>
      </w:r>
      <w:r w:rsidRPr="007B0113">
        <w:rPr>
          <w:rFonts w:ascii="Times New Roman" w:hAnsi="Times New Roman" w:cs="Times New Roman"/>
        </w:rPr>
        <w:t>;</w:t>
      </w:r>
    </w:p>
    <w:p w:rsidR="004C0995" w:rsidRPr="00B95CCF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1" w:name="P392"/>
      <w:bookmarkEnd w:id="81"/>
      <w:r w:rsidRPr="007B0113">
        <w:rPr>
          <w:rFonts w:ascii="Times New Roman" w:hAnsi="Times New Roman" w:cs="Times New Roman"/>
        </w:rPr>
        <w:t xml:space="preserve">    </w:t>
      </w:r>
      <w:r w:rsidRPr="00B95CCF">
        <w:rPr>
          <w:rFonts w:ascii="Times New Roman" w:hAnsi="Times New Roman" w:cs="Times New Roman"/>
          <w:sz w:val="24"/>
          <w:szCs w:val="24"/>
        </w:rPr>
        <w:t>7.3.1.2. _____________________________________________________________.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7.4. Расторжение настоящего Соглашения возможно в случае: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7.4.1. реорганизации или прекращения деятельности Получателя;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7.4.2. нарушения Получателем порядка, целей и условий предоставления Субсидии, установленных Порядком предоставления субсидии и настоящим Соглашением;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82" w:name="P396"/>
      <w:bookmarkEnd w:id="82"/>
      <w:r w:rsidRPr="00B95CCF">
        <w:rPr>
          <w:rFonts w:ascii="Times New Roman" w:hAnsi="Times New Roman" w:cs="Times New Roman"/>
          <w:sz w:val="24"/>
          <w:szCs w:val="24"/>
        </w:rPr>
        <w:t xml:space="preserve">    7.4.3. __________________________________________________________</w:t>
      </w:r>
      <w:r w:rsidRPr="007B0113">
        <w:rPr>
          <w:rFonts w:ascii="Times New Roman" w:hAnsi="Times New Roman" w:cs="Times New Roman"/>
        </w:rPr>
        <w:t xml:space="preserve"> </w:t>
      </w:r>
      <w:hyperlink w:anchor="P508" w:history="1">
        <w:r w:rsidRPr="007B0113">
          <w:rPr>
            <w:rFonts w:ascii="Times New Roman" w:hAnsi="Times New Roman" w:cs="Times New Roman"/>
            <w:color w:val="0000FF"/>
          </w:rPr>
          <w:t>&lt;57&gt;</w:t>
        </w:r>
      </w:hyperlink>
      <w:r w:rsidRPr="007B0113">
        <w:rPr>
          <w:rFonts w:ascii="Times New Roman" w:hAnsi="Times New Roman" w:cs="Times New Roman"/>
        </w:rPr>
        <w:t>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B95CCF">
        <w:rPr>
          <w:rFonts w:ascii="Times New Roman" w:hAnsi="Times New Roman" w:cs="Times New Roman"/>
          <w:sz w:val="24"/>
          <w:szCs w:val="24"/>
        </w:rPr>
        <w:t xml:space="preserve">    7.5. Расторжение настоящего Соглашения</w:t>
      </w:r>
      <w:r w:rsidRPr="007B0113">
        <w:rPr>
          <w:rFonts w:ascii="Times New Roman" w:hAnsi="Times New Roman" w:cs="Times New Roman"/>
        </w:rPr>
        <w:t xml:space="preserve"> ________________________________</w:t>
      </w:r>
      <w:r>
        <w:rPr>
          <w:rFonts w:ascii="Times New Roman" w:hAnsi="Times New Roman" w:cs="Times New Roman"/>
        </w:rPr>
        <w:t>___________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7B0113">
        <w:rPr>
          <w:rFonts w:ascii="Times New Roman" w:hAnsi="Times New Roman" w:cs="Times New Roman"/>
        </w:rPr>
        <w:t xml:space="preserve"> (Администрацией, иным органом</w:t>
      </w:r>
      <w:r>
        <w:rPr>
          <w:rFonts w:ascii="Times New Roman" w:hAnsi="Times New Roman" w:cs="Times New Roman"/>
        </w:rPr>
        <w:t xml:space="preserve"> </w:t>
      </w:r>
      <w:r w:rsidRPr="007B0113">
        <w:rPr>
          <w:rFonts w:ascii="Times New Roman" w:hAnsi="Times New Roman" w:cs="Times New Roman"/>
        </w:rPr>
        <w:t>(организацией)</w:t>
      </w:r>
    </w:p>
    <w:p w:rsidR="004C0995" w:rsidRPr="00B95CCF" w:rsidRDefault="004C0995" w:rsidP="002117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CCF">
        <w:rPr>
          <w:rFonts w:ascii="Times New Roman" w:hAnsi="Times New Roman" w:cs="Times New Roman"/>
          <w:sz w:val="24"/>
          <w:szCs w:val="24"/>
        </w:rPr>
        <w:t>в   одностороннем   порядке  возможно  в  случае  недостижения  Получателем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CF">
        <w:rPr>
          <w:rFonts w:ascii="Times New Roman" w:hAnsi="Times New Roman" w:cs="Times New Roman"/>
          <w:sz w:val="24"/>
          <w:szCs w:val="24"/>
        </w:rPr>
        <w:t>установленных    настоящим    Соглашением    показателей   результативности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CF">
        <w:rPr>
          <w:rFonts w:ascii="Times New Roman" w:hAnsi="Times New Roman" w:cs="Times New Roman"/>
          <w:sz w:val="24"/>
          <w:szCs w:val="24"/>
        </w:rPr>
        <w:t xml:space="preserve">предоставления Субсидии или иных показателей </w:t>
      </w:r>
      <w:hyperlink w:anchor="P509" w:history="1">
        <w:r w:rsidRPr="00B95CCF">
          <w:rPr>
            <w:rFonts w:ascii="Times New Roman" w:hAnsi="Times New Roman" w:cs="Times New Roman"/>
            <w:color w:val="0000FF"/>
            <w:sz w:val="24"/>
            <w:szCs w:val="24"/>
          </w:rPr>
          <w:t>&lt;58&gt;</w:t>
        </w:r>
      </w:hyperlink>
      <w:r w:rsidRPr="00B95CCF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7.5.1. Расторжение настоящего Соглашения Получателем в одностороннем порядке не допускается.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7.6. Документы и иная информация, предусмотренные настоящим Соглашением, могут направляться Сторонами следующим(и) способом(ами) </w:t>
      </w:r>
      <w:hyperlink w:anchor="P510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&lt;59&gt;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7.6.1. путем использования государственной интегрированной информационной системы управления общественными финансами "Электронный бюджет" </w:t>
      </w:r>
      <w:hyperlink w:anchor="P511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&lt;60&gt;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7.6.2.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4C0995" w:rsidRPr="007B0113" w:rsidRDefault="004C0995" w:rsidP="002117E8">
      <w:pPr>
        <w:pStyle w:val="ConsPlusNonformat"/>
        <w:jc w:val="both"/>
        <w:rPr>
          <w:rFonts w:ascii="Times New Roman" w:hAnsi="Times New Roman" w:cs="Times New Roman"/>
        </w:rPr>
      </w:pPr>
      <w:bookmarkStart w:id="83" w:name="P408"/>
      <w:bookmarkEnd w:id="83"/>
      <w:r w:rsidRPr="007B0113">
        <w:rPr>
          <w:rFonts w:ascii="Times New Roman" w:hAnsi="Times New Roman" w:cs="Times New Roman"/>
        </w:rPr>
        <w:t xml:space="preserve">    7.6.3. __________________________________________________________. </w:t>
      </w:r>
      <w:hyperlink w:anchor="P512" w:history="1">
        <w:r w:rsidRPr="007B0113">
          <w:rPr>
            <w:rFonts w:ascii="Times New Roman" w:hAnsi="Times New Roman" w:cs="Times New Roman"/>
            <w:color w:val="0000FF"/>
          </w:rPr>
          <w:t>&lt;61&gt;</w:t>
        </w:r>
      </w:hyperlink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7.7. Настоящее Соглашение заключено Сторонами в форме: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7.7.1.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настоящего Соглашения </w:t>
      </w:r>
      <w:hyperlink w:anchor="P513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&lt;62&gt;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7.7.2. бумажного документа в двух экземплярах, по одному экземпляру для каждой из Сторон </w:t>
      </w:r>
      <w:hyperlink w:anchor="P514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&lt;63&gt;</w:t>
        </w:r>
      </w:hyperlink>
      <w:r w:rsidRPr="007B0113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84" w:name="P413"/>
      <w:bookmarkEnd w:id="84"/>
      <w:r w:rsidRPr="007B0113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:rsidR="004C0995" w:rsidRPr="007B0113" w:rsidRDefault="004C0995" w:rsidP="002117E8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62"/>
        <w:gridCol w:w="2672"/>
        <w:gridCol w:w="4535"/>
      </w:tblGrid>
      <w:tr w:rsidR="004C0995" w:rsidRPr="007B0113">
        <w:tc>
          <w:tcPr>
            <w:tcW w:w="4534" w:type="dxa"/>
            <w:gridSpan w:val="2"/>
          </w:tcPr>
          <w:p w:rsidR="004C0995" w:rsidRPr="007B0113" w:rsidRDefault="004C0995" w:rsidP="002117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4C0995" w:rsidRPr="007B0113" w:rsidRDefault="004C0995" w:rsidP="002117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4C0995" w:rsidRPr="007B0113" w:rsidRDefault="004C0995" w:rsidP="002117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(Администрации, иного органа (организации)</w:t>
            </w:r>
          </w:p>
        </w:tc>
        <w:tc>
          <w:tcPr>
            <w:tcW w:w="4535" w:type="dxa"/>
          </w:tcPr>
          <w:p w:rsidR="004C0995" w:rsidRPr="007B0113" w:rsidRDefault="004C0995" w:rsidP="002117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4C0995" w:rsidRPr="007B0113">
        <w:tblPrEx>
          <w:tblBorders>
            <w:insideV w:val="none" w:sz="0" w:space="0" w:color="auto"/>
          </w:tblBorders>
        </w:tblPrEx>
        <w:tc>
          <w:tcPr>
            <w:tcW w:w="1862" w:type="dxa"/>
            <w:vMerge w:val="restart"/>
            <w:tcBorders>
              <w:bottom w:val="nil"/>
            </w:tcBorders>
          </w:tcPr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72" w:type="dxa"/>
            <w:vMerge w:val="restart"/>
            <w:tcBorders>
              <w:bottom w:val="nil"/>
              <w:right w:val="single" w:sz="4" w:space="0" w:color="auto"/>
            </w:tcBorders>
          </w:tcPr>
          <w:p w:rsidR="004C0995" w:rsidRPr="007B0113" w:rsidRDefault="004C0995" w:rsidP="002117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_____________________(Администрации, иного органа (организации)</w:t>
            </w:r>
          </w:p>
        </w:tc>
        <w:tc>
          <w:tcPr>
            <w:tcW w:w="4535" w:type="dxa"/>
            <w:tcBorders>
              <w:left w:val="single" w:sz="4" w:space="0" w:color="auto"/>
              <w:bottom w:val="nil"/>
            </w:tcBorders>
          </w:tcPr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4C0995" w:rsidRPr="007B01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09"/>
        </w:trPr>
        <w:tc>
          <w:tcPr>
            <w:tcW w:w="1862" w:type="dxa"/>
            <w:vMerge/>
            <w:tcBorders>
              <w:bottom w:val="nil"/>
            </w:tcBorders>
          </w:tcPr>
          <w:p w:rsidR="004C0995" w:rsidRPr="007B0113" w:rsidRDefault="004C0995" w:rsidP="002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2" w:type="dxa"/>
            <w:vMerge/>
            <w:tcBorders>
              <w:bottom w:val="nil"/>
              <w:right w:val="single" w:sz="4" w:space="0" w:color="auto"/>
            </w:tcBorders>
          </w:tcPr>
          <w:p w:rsidR="004C0995" w:rsidRPr="007B0113" w:rsidRDefault="004C0995" w:rsidP="0021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vMerge w:val="restart"/>
            <w:tcBorders>
              <w:top w:val="nil"/>
              <w:left w:val="single" w:sz="4" w:space="0" w:color="auto"/>
            </w:tcBorders>
          </w:tcPr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7" w:history="1">
              <w:r w:rsidRPr="007B011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</w:tr>
      <w:tr w:rsidR="004C0995" w:rsidRPr="007B0113">
        <w:tc>
          <w:tcPr>
            <w:tcW w:w="4534" w:type="dxa"/>
            <w:gridSpan w:val="2"/>
            <w:tcBorders>
              <w:top w:val="nil"/>
            </w:tcBorders>
          </w:tcPr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8" w:history="1">
              <w:r w:rsidRPr="007B011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35" w:type="dxa"/>
            <w:vMerge/>
            <w:tcBorders>
              <w:top w:val="nil"/>
            </w:tcBorders>
          </w:tcPr>
          <w:p w:rsidR="004C0995" w:rsidRPr="007B0113" w:rsidRDefault="004C0995" w:rsidP="002117E8">
            <w:pPr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blPrEx>
          <w:tblBorders>
            <w:insideH w:val="none" w:sz="0" w:space="0" w:color="auto"/>
          </w:tblBorders>
        </w:tblPrEx>
        <w:tc>
          <w:tcPr>
            <w:tcW w:w="4534" w:type="dxa"/>
            <w:gridSpan w:val="2"/>
            <w:tcBorders>
              <w:bottom w:val="nil"/>
            </w:tcBorders>
          </w:tcPr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535" w:type="dxa"/>
            <w:tcBorders>
              <w:bottom w:val="nil"/>
            </w:tcBorders>
          </w:tcPr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4C0995" w:rsidRPr="007B0113">
        <w:tblPrEx>
          <w:tblBorders>
            <w:insideH w:val="none" w:sz="0" w:space="0" w:color="auto"/>
          </w:tblBorders>
        </w:tblPrEx>
        <w:tc>
          <w:tcPr>
            <w:tcW w:w="4534" w:type="dxa"/>
            <w:gridSpan w:val="2"/>
            <w:tcBorders>
              <w:top w:val="nil"/>
            </w:tcBorders>
          </w:tcPr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534" w:type="dxa"/>
            <w:gridSpan w:val="2"/>
          </w:tcPr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535" w:type="dxa"/>
          </w:tcPr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515" w:history="1">
              <w:r w:rsidRPr="007B011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&lt;64&gt;</w:t>
              </w:r>
            </w:hyperlink>
          </w:p>
        </w:tc>
      </w:tr>
      <w:tr w:rsidR="004C0995" w:rsidRPr="007B0113">
        <w:tc>
          <w:tcPr>
            <w:tcW w:w="4534" w:type="dxa"/>
            <w:gridSpan w:val="2"/>
          </w:tcPr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муниципального казначейства, в котором открыт лицевой счет</w:t>
            </w:r>
          </w:p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535" w:type="dxa"/>
          </w:tcPr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4C0995" w:rsidRPr="007B0113" w:rsidRDefault="004C0995" w:rsidP="002117E8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Расчетный (корреспондентский) счет Наименование территориального органа муниципального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IX. Подписи Сторон</w:t>
      </w: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2"/>
        <w:gridCol w:w="4535"/>
      </w:tblGrid>
      <w:tr w:rsidR="004C0995" w:rsidRPr="007B0113">
        <w:tc>
          <w:tcPr>
            <w:tcW w:w="4532" w:type="dxa"/>
          </w:tcPr>
          <w:p w:rsidR="004C0995" w:rsidRPr="007B0113" w:rsidRDefault="004C0995" w:rsidP="002117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4C0995" w:rsidRPr="007B0113" w:rsidRDefault="004C0995" w:rsidP="002117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4C0995" w:rsidRPr="007B0113" w:rsidRDefault="004C0995" w:rsidP="002117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(Администрации, иного органа (организации)</w:t>
            </w:r>
          </w:p>
        </w:tc>
        <w:tc>
          <w:tcPr>
            <w:tcW w:w="4535" w:type="dxa"/>
          </w:tcPr>
          <w:p w:rsidR="004C0995" w:rsidRPr="007B0113" w:rsidRDefault="004C0995" w:rsidP="002117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4C0995" w:rsidRPr="007B0113">
        <w:tc>
          <w:tcPr>
            <w:tcW w:w="4532" w:type="dxa"/>
          </w:tcPr>
          <w:p w:rsidR="004C0995" w:rsidRPr="007B0113" w:rsidRDefault="004C0995" w:rsidP="002117E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___________/_____________</w:t>
            </w:r>
          </w:p>
          <w:p w:rsidR="004C0995" w:rsidRPr="007B0113" w:rsidRDefault="004C0995" w:rsidP="002117E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 (подпись)      (ФИО)</w:t>
            </w:r>
          </w:p>
        </w:tc>
        <w:tc>
          <w:tcPr>
            <w:tcW w:w="4535" w:type="dxa"/>
          </w:tcPr>
          <w:p w:rsidR="004C0995" w:rsidRPr="007B0113" w:rsidRDefault="004C0995" w:rsidP="002117E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___________/_____________</w:t>
            </w:r>
          </w:p>
          <w:p w:rsidR="004C0995" w:rsidRPr="007B0113" w:rsidRDefault="004C0995" w:rsidP="002117E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 (подпись)      (ФИО)</w:t>
            </w:r>
          </w:p>
        </w:tc>
      </w:tr>
    </w:tbl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2117E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85" w:name="P452"/>
      <w:bookmarkEnd w:id="85"/>
      <w:r w:rsidRPr="007B0113">
        <w:rPr>
          <w:rFonts w:ascii="Times New Roman" w:hAnsi="Times New Roman" w:cs="Times New Roman"/>
          <w:sz w:val="24"/>
          <w:szCs w:val="24"/>
        </w:rPr>
        <w:t>&lt;1&gt; В случае если соглашение (договор) о предоставлении из федерального бюджета субсидии некоммерческой организации, не являющейся государственным (муниципальным) учреждением, заключаемое в соответствии с настоящей Типовой формой (далее - соглашение),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86" w:name="P453"/>
      <w:bookmarkEnd w:id="86"/>
      <w:r w:rsidRPr="007B0113">
        <w:rPr>
          <w:rFonts w:ascii="Times New Roman" w:hAnsi="Times New Roman" w:cs="Times New Roman"/>
          <w:sz w:val="24"/>
          <w:szCs w:val="24"/>
        </w:rPr>
        <w:t>&lt;2&gt; В случае если соглашение заключается в форме электронного документа, номер соглашения присваивается в государственной интегрированной информационной системе управления общественными финансами "Электронный бюджет".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87" w:name="P454"/>
      <w:bookmarkEnd w:id="87"/>
      <w:r w:rsidRPr="007B0113">
        <w:rPr>
          <w:rFonts w:ascii="Times New Roman" w:hAnsi="Times New Roman" w:cs="Times New Roman"/>
          <w:sz w:val="24"/>
          <w:szCs w:val="24"/>
        </w:rPr>
        <w:t>&lt;3&gt; Указывается соответственно Управление или наименование (сокращенное наименование) иного муниципального органа (организации), осуществляющих в соответствии с бюджетным законодательством Российской Федерации функции главного распорядителя средств бюджета.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8" w:name="P455"/>
      <w:bookmarkEnd w:id="88"/>
      <w:r w:rsidRPr="007B0113">
        <w:rPr>
          <w:rFonts w:ascii="Times New Roman" w:hAnsi="Times New Roman" w:cs="Times New Roman"/>
          <w:sz w:val="24"/>
          <w:szCs w:val="24"/>
        </w:rPr>
        <w:t xml:space="preserve">&lt;4&gt; Указывается срок, на который предоставляется Субсидия. </w:t>
      </w:r>
      <w:bookmarkStart w:id="89" w:name="P456"/>
      <w:bookmarkEnd w:id="89"/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  <w:sz w:val="24"/>
          <w:szCs w:val="24"/>
        </w:rPr>
        <w:t xml:space="preserve">&lt;5&gt; Указывается цель предоставления Субсидии, в том числе оказание общественно полезной услуги, на финансовое обеспечение (возмещение затрат) оказания которой предоставляется Субсидия, в соответствии с Порядком предоставления субсидии. Информация об общественно полезной услуге оформляется по форме согласно </w:t>
      </w:r>
      <w:hyperlink w:anchor="P538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приложению N 1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к настоящей Типовой форме, которая является неотъемлемой частью соглашения.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90" w:name="P457"/>
      <w:bookmarkEnd w:id="90"/>
      <w:r w:rsidRPr="007B0113">
        <w:rPr>
          <w:rFonts w:ascii="Times New Roman" w:hAnsi="Times New Roman" w:cs="Times New Roman"/>
          <w:sz w:val="24"/>
          <w:szCs w:val="24"/>
        </w:rPr>
        <w:t>&lt;6&gt; Указывается в случае, если это установлено Порядком предоставления субсидии. Указываются конкретные проекты (мероприятия), установленные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91" w:name="P458"/>
      <w:bookmarkEnd w:id="91"/>
      <w:r w:rsidRPr="007B0113">
        <w:rPr>
          <w:rFonts w:ascii="Times New Roman" w:hAnsi="Times New Roman" w:cs="Times New Roman"/>
          <w:sz w:val="24"/>
          <w:szCs w:val="24"/>
        </w:rPr>
        <w:t>&lt;7&gt; Указывается размер предоставляемой Субсидии, в том числе размер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соглашению (за исключением случаев, когда размер Субсидии и порядок его расчета определены Порядком предоставления субсидии).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92" w:name="P459"/>
      <w:bookmarkEnd w:id="92"/>
      <w:r w:rsidRPr="007B0113">
        <w:rPr>
          <w:rFonts w:ascii="Times New Roman" w:hAnsi="Times New Roman" w:cs="Times New Roman"/>
          <w:sz w:val="24"/>
          <w:szCs w:val="24"/>
        </w:rPr>
        <w:t>&lt;8&gt; Предусматривается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93" w:name="P460"/>
      <w:bookmarkEnd w:id="93"/>
      <w:r w:rsidRPr="007B0113">
        <w:rPr>
          <w:rFonts w:ascii="Times New Roman" w:hAnsi="Times New Roman" w:cs="Times New Roman"/>
          <w:sz w:val="24"/>
          <w:szCs w:val="24"/>
        </w:rPr>
        <w:t>&lt;9&gt; 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94" w:name="P461"/>
      <w:bookmarkEnd w:id="94"/>
      <w:r w:rsidRPr="007B0113">
        <w:rPr>
          <w:rFonts w:ascii="Times New Roman" w:hAnsi="Times New Roman" w:cs="Times New Roman"/>
          <w:sz w:val="24"/>
          <w:szCs w:val="24"/>
        </w:rPr>
        <w:t>&lt;10&gt; Предусматривается в случае, если в соответствии с Порядком предоставления субсидии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95" w:name="P462"/>
      <w:bookmarkEnd w:id="95"/>
      <w:r w:rsidRPr="007B0113">
        <w:rPr>
          <w:rFonts w:ascii="Times New Roman" w:hAnsi="Times New Roman" w:cs="Times New Roman"/>
          <w:sz w:val="24"/>
          <w:szCs w:val="24"/>
        </w:rPr>
        <w:t>&lt;11&gt; Предусматривается в случае, если в соответствии с Порядком предоставления субсидии предоставление Субсидии не подлежит казначейскому сопровождению в порядке и в случаях, установленных бюджетным законодательством Российской Федерации.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96" w:name="P463"/>
      <w:bookmarkEnd w:id="96"/>
      <w:r w:rsidRPr="007B0113">
        <w:rPr>
          <w:rFonts w:ascii="Times New Roman" w:hAnsi="Times New Roman" w:cs="Times New Roman"/>
          <w:sz w:val="24"/>
          <w:szCs w:val="24"/>
        </w:rPr>
        <w:t xml:space="preserve">&lt;12&gt; Предусматривается в случае, если это установлено Порядком предоставления субсидии. Приложение, указанное в </w:t>
      </w:r>
      <w:hyperlink w:anchor="P152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пункте 3.2.2.1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, оформляется по форме согласно </w:t>
      </w:r>
      <w:hyperlink w:anchor="P785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приложению N 2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субсидий.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97" w:name="P464"/>
      <w:bookmarkEnd w:id="97"/>
      <w:r w:rsidRPr="007B0113">
        <w:rPr>
          <w:rFonts w:ascii="Times New Roman" w:hAnsi="Times New Roman" w:cs="Times New Roman"/>
          <w:sz w:val="24"/>
          <w:szCs w:val="24"/>
        </w:rPr>
        <w:t>&lt;13&gt; Предусматривается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98" w:name="P465"/>
      <w:bookmarkEnd w:id="98"/>
      <w:r w:rsidRPr="007B0113">
        <w:rPr>
          <w:rFonts w:ascii="Times New Roman" w:hAnsi="Times New Roman" w:cs="Times New Roman"/>
          <w:sz w:val="24"/>
          <w:szCs w:val="24"/>
        </w:rPr>
        <w:t xml:space="preserve">&lt;14&gt; Предусматривается при наличии в Соглашении </w:t>
      </w:r>
      <w:hyperlink w:anchor="P126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пунктов 3.1.1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53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3.2.2.2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33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4.2.2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и (или) иных положений, предусматривающих представление Получателем в Администрацию, иной орган (организацию) конкретных документов, с указанием таких пунктов.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99" w:name="P466"/>
      <w:bookmarkEnd w:id="99"/>
      <w:r w:rsidRPr="007B0113">
        <w:rPr>
          <w:rFonts w:ascii="Times New Roman" w:hAnsi="Times New Roman" w:cs="Times New Roman"/>
          <w:sz w:val="24"/>
          <w:szCs w:val="24"/>
        </w:rPr>
        <w:t>&lt;15&gt; Предусматривается в случае, если бюджетным законодательством Российской Федерации и (или) Порядком предоставления субсидии установлено право Администрации, иного органа (организации) как главного распорядителя средств  бюджета принимать решение об утверждении им Сведений.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00" w:name="P467"/>
      <w:bookmarkEnd w:id="100"/>
      <w:r w:rsidRPr="007B0113">
        <w:rPr>
          <w:rFonts w:ascii="Times New Roman" w:hAnsi="Times New Roman" w:cs="Times New Roman"/>
          <w:sz w:val="24"/>
          <w:szCs w:val="24"/>
        </w:rPr>
        <w:t>&lt;16&gt; Предусматривается в случае, если Порядком предоставления субсидии установлено право Администрации, иного органа (организации) устанавливать конкретные показатели результативности предоставления Субсидии и (или) иные показатели в Соглашении.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01" w:name="P468"/>
      <w:bookmarkEnd w:id="101"/>
      <w:r w:rsidRPr="007B0113">
        <w:rPr>
          <w:rFonts w:ascii="Times New Roman" w:hAnsi="Times New Roman" w:cs="Times New Roman"/>
          <w:sz w:val="24"/>
          <w:szCs w:val="24"/>
        </w:rPr>
        <w:t xml:space="preserve">&lt;17&gt; Предусматривается в случае, если это установлено Порядком предоставления субсидии. Приложение, указанное в </w:t>
      </w:r>
      <w:hyperlink w:anchor="P170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пункте 4.1.5.1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, оформляется по форме согласно </w:t>
      </w:r>
      <w:hyperlink w:anchor="P915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приложению N 3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к настоящей Типовой форме. В случае, если Субсидия предоставляется на оказание общественно полезной услуги, указывается информация о показателях объема и качества оказания общественно полезной услуги.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02" w:name="P469"/>
      <w:bookmarkEnd w:id="102"/>
      <w:r w:rsidRPr="007B0113">
        <w:rPr>
          <w:rFonts w:ascii="Times New Roman" w:hAnsi="Times New Roman" w:cs="Times New Roman"/>
          <w:sz w:val="24"/>
          <w:szCs w:val="24"/>
        </w:rPr>
        <w:t>&lt;18&gt; Предусматривается в случае, если это установлено Порядком предоставления субсидии. Указываются иные конкретные показатели.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03" w:name="P470"/>
      <w:bookmarkEnd w:id="103"/>
      <w:r w:rsidRPr="007B0113">
        <w:rPr>
          <w:rFonts w:ascii="Times New Roman" w:hAnsi="Times New Roman" w:cs="Times New Roman"/>
          <w:sz w:val="24"/>
          <w:szCs w:val="24"/>
        </w:rPr>
        <w:t>&lt;19&gt; Предусматривается в случае заключения соглашения о предоставлении Субсидии на финансовое обеспечение (возмещение затрат) оказания общественно полезной услуги.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04" w:name="P471"/>
      <w:bookmarkEnd w:id="104"/>
      <w:r w:rsidRPr="007B0113">
        <w:rPr>
          <w:rFonts w:ascii="Times New Roman" w:hAnsi="Times New Roman" w:cs="Times New Roman"/>
          <w:sz w:val="24"/>
          <w:szCs w:val="24"/>
        </w:rPr>
        <w:t xml:space="preserve">&lt;20&gt; Предусматривается при наличии в соглашении </w:t>
      </w:r>
      <w:hyperlink w:anchor="P169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пункта 4.1.5</w:t>
        </w:r>
      </w:hyperlink>
      <w:r w:rsidRPr="007B0113">
        <w:rPr>
          <w:rFonts w:ascii="Times New Roman" w:hAnsi="Times New Roman" w:cs="Times New Roman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05" w:name="P472"/>
      <w:bookmarkEnd w:id="105"/>
      <w:r w:rsidRPr="007B0113">
        <w:rPr>
          <w:rFonts w:ascii="Times New Roman" w:hAnsi="Times New Roman" w:cs="Times New Roman"/>
          <w:sz w:val="24"/>
          <w:szCs w:val="24"/>
        </w:rPr>
        <w:t xml:space="preserve">&lt;21&gt; Предусматривается при наличии в соглашении </w:t>
      </w:r>
      <w:hyperlink w:anchor="P170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пункта 4.1.5.1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, а также в случае, если это установлено Порядком предоставления субсидии. Отчет, указанный в </w:t>
      </w:r>
      <w:hyperlink w:anchor="P187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пункте 4.1.7.1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, оформляется по форме согласно </w:t>
      </w:r>
      <w:hyperlink w:anchor="P977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приложению N 4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Администрации, иного органа (организации)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06" w:name="P473"/>
      <w:bookmarkEnd w:id="106"/>
      <w:r w:rsidRPr="007B0113">
        <w:rPr>
          <w:rFonts w:ascii="Times New Roman" w:hAnsi="Times New Roman" w:cs="Times New Roman"/>
          <w:sz w:val="24"/>
          <w:szCs w:val="24"/>
        </w:rPr>
        <w:t xml:space="preserve">&lt;22&gt; Предусматривается при наличии в соглашении </w:t>
      </w:r>
      <w:hyperlink w:anchor="P171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пункта 4.1.5.2</w:t>
        </w:r>
      </w:hyperlink>
      <w:r w:rsidRPr="007B0113">
        <w:rPr>
          <w:rFonts w:ascii="Times New Roman" w:hAnsi="Times New Roman" w:cs="Times New Roman"/>
          <w:sz w:val="24"/>
          <w:szCs w:val="24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Администрацией, иным органом (организацией), установленные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07" w:name="P474"/>
      <w:bookmarkEnd w:id="107"/>
      <w:r w:rsidRPr="007B0113">
        <w:rPr>
          <w:rFonts w:ascii="Times New Roman" w:hAnsi="Times New Roman" w:cs="Times New Roman"/>
          <w:sz w:val="24"/>
          <w:szCs w:val="24"/>
        </w:rPr>
        <w:t xml:space="preserve">&lt;23&gt; Отчет, указанный в </w:t>
      </w:r>
      <w:hyperlink w:anchor="P194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пункте 4.1.8.1.1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, оформляется по форме согласно </w:t>
      </w:r>
      <w:hyperlink w:anchor="P1046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приложению N 5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Администрации, иного органа (организации) устанавливать сроки и формы представления отчетности в соглашении) или иной формой, установленной Порядком предоставления субсидии, которая является неотъемлемой частью соглашения.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08" w:name="P475"/>
      <w:bookmarkEnd w:id="108"/>
      <w:r w:rsidRPr="007B0113">
        <w:rPr>
          <w:rFonts w:ascii="Times New Roman" w:hAnsi="Times New Roman" w:cs="Times New Roman"/>
          <w:sz w:val="24"/>
          <w:szCs w:val="24"/>
        </w:rPr>
        <w:t>&lt;24&gt; Указываются отчеты, установленные Порядком предоставления субсидии или иные конкретные отчеты, в случае если Порядком предоставления субсидии установлено право Администрации, иного органа (организации)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09" w:name="P476"/>
      <w:bookmarkEnd w:id="109"/>
      <w:r w:rsidRPr="007B0113">
        <w:rPr>
          <w:rFonts w:ascii="Times New Roman" w:hAnsi="Times New Roman" w:cs="Times New Roman"/>
          <w:sz w:val="24"/>
          <w:szCs w:val="24"/>
        </w:rPr>
        <w:t xml:space="preserve">&lt;25&gt; Предусматривается в случае, если это установлено Порядком предоставления субсидии, а также при наличии в соглашении </w:t>
      </w:r>
      <w:hyperlink w:anchor="P169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пункта 4.1.5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. Приложение, указанное в </w:t>
      </w:r>
      <w:hyperlink w:anchor="P215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пункте 4.1.10</w:t>
        </w:r>
      </w:hyperlink>
      <w:r w:rsidRPr="007B0113">
        <w:rPr>
          <w:rFonts w:ascii="Times New Roman" w:hAnsi="Times New Roman" w:cs="Times New Roman"/>
          <w:sz w:val="24"/>
          <w:szCs w:val="24"/>
        </w:rPr>
        <w:t>, оформляется по рекомендуемому образцу (</w:t>
      </w:r>
      <w:hyperlink w:anchor="P1325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приложение N 6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к настоящей Типовой форме).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10" w:name="P477"/>
      <w:bookmarkEnd w:id="110"/>
      <w:r w:rsidRPr="007B0113">
        <w:rPr>
          <w:rFonts w:ascii="Times New Roman" w:hAnsi="Times New Roman" w:cs="Times New Roman"/>
          <w:sz w:val="24"/>
          <w:szCs w:val="24"/>
        </w:rPr>
        <w:t>&lt;26&gt; 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11" w:name="P478"/>
      <w:bookmarkEnd w:id="111"/>
      <w:r w:rsidRPr="007B0113">
        <w:rPr>
          <w:rFonts w:ascii="Times New Roman" w:hAnsi="Times New Roman" w:cs="Times New Roman"/>
          <w:sz w:val="24"/>
          <w:szCs w:val="24"/>
        </w:rPr>
        <w:t xml:space="preserve">&lt;27&gt; Изменение размера Субсидии возможно при наличии неиспользованных лимитов бюджетных обязательств, указанных в </w:t>
      </w:r>
      <w:hyperlink w:anchor="P105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соглашения, и при условии предоставления Получателем информации, содержащей финансово-экономическое обоснование данного изменения.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12" w:name="P479"/>
      <w:bookmarkEnd w:id="112"/>
      <w:r w:rsidRPr="007B0113">
        <w:rPr>
          <w:rFonts w:ascii="Times New Roman" w:hAnsi="Times New Roman" w:cs="Times New Roman"/>
          <w:sz w:val="24"/>
          <w:szCs w:val="24"/>
        </w:rPr>
        <w:t>&lt;28&gt; Указывается год, следующий за годом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13" w:name="P480"/>
      <w:bookmarkEnd w:id="113"/>
      <w:r w:rsidRPr="007B0113">
        <w:rPr>
          <w:rFonts w:ascii="Times New Roman" w:hAnsi="Times New Roman" w:cs="Times New Roman"/>
          <w:sz w:val="24"/>
          <w:szCs w:val="24"/>
        </w:rPr>
        <w:t>&lt;29&gt; Указывается год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14" w:name="P481"/>
      <w:bookmarkEnd w:id="114"/>
      <w:r w:rsidRPr="007B0113">
        <w:rPr>
          <w:rFonts w:ascii="Times New Roman" w:hAnsi="Times New Roman" w:cs="Times New Roman"/>
          <w:sz w:val="24"/>
          <w:szCs w:val="24"/>
        </w:rPr>
        <w:t xml:space="preserve">&lt;30&gt; Предусматривается в случае, если это установлено Порядком предоставления субсидии. 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</w:t>
      </w:r>
      <w:hyperlink w:anchor="P92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соглашения, но не позднее срока, установленного бюджетным законодательством Российской Федерации.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15" w:name="P482"/>
      <w:bookmarkEnd w:id="115"/>
      <w:r w:rsidRPr="007B0113">
        <w:rPr>
          <w:rFonts w:ascii="Times New Roman" w:hAnsi="Times New Roman" w:cs="Times New Roman"/>
          <w:sz w:val="24"/>
          <w:szCs w:val="24"/>
        </w:rPr>
        <w:t xml:space="preserve">&lt;31&gt; Предусматривается в случае, если в соответствии с Порядком предоставления субсидии, предоставление Субсидии не подлежит казначейскому сопровождению в порядке, установленном бюджетным законодательством Российской Федерации.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</w:t>
      </w:r>
      <w:hyperlink w:anchor="P92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16" w:name="P483"/>
      <w:bookmarkEnd w:id="116"/>
      <w:r w:rsidRPr="007B0113">
        <w:rPr>
          <w:rFonts w:ascii="Times New Roman" w:hAnsi="Times New Roman" w:cs="Times New Roman"/>
          <w:sz w:val="24"/>
          <w:szCs w:val="24"/>
        </w:rPr>
        <w:t>&lt;32&gt; Предусматривается в случае, если это установлено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17" w:name="P484"/>
      <w:bookmarkEnd w:id="117"/>
      <w:r w:rsidRPr="007B0113">
        <w:rPr>
          <w:rFonts w:ascii="Times New Roman" w:hAnsi="Times New Roman" w:cs="Times New Roman"/>
          <w:sz w:val="24"/>
          <w:szCs w:val="24"/>
        </w:rPr>
        <w:t>&lt;33&gt; 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18" w:name="P485"/>
      <w:bookmarkEnd w:id="118"/>
      <w:r w:rsidRPr="007B0113">
        <w:rPr>
          <w:rFonts w:ascii="Times New Roman" w:hAnsi="Times New Roman" w:cs="Times New Roman"/>
          <w:sz w:val="24"/>
          <w:szCs w:val="24"/>
        </w:rPr>
        <w:t xml:space="preserve">&lt;34&gt; Предусматривается при наличии в соглашении соответственно </w:t>
      </w:r>
      <w:hyperlink w:anchor="P129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пунктов 3.1.1.1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53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3.2.2.2</w:t>
        </w:r>
      </w:hyperlink>
      <w:r w:rsidRPr="007B0113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19" w:name="P486"/>
      <w:bookmarkEnd w:id="119"/>
      <w:r w:rsidRPr="007B0113">
        <w:rPr>
          <w:rFonts w:ascii="Times New Roman" w:hAnsi="Times New Roman" w:cs="Times New Roman"/>
          <w:sz w:val="24"/>
          <w:szCs w:val="24"/>
        </w:rPr>
        <w:t xml:space="preserve">&lt;35&gt; Предусматривается при наличии в соглашении </w:t>
      </w:r>
      <w:hyperlink w:anchor="P233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пункта 4.2.2</w:t>
        </w:r>
      </w:hyperlink>
      <w:r w:rsidRPr="007B0113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20" w:name="P487"/>
      <w:bookmarkEnd w:id="120"/>
      <w:r w:rsidRPr="007B0113">
        <w:rPr>
          <w:rFonts w:ascii="Times New Roman" w:hAnsi="Times New Roman" w:cs="Times New Roman"/>
          <w:sz w:val="24"/>
          <w:szCs w:val="24"/>
        </w:rPr>
        <w:t xml:space="preserve">&lt;36&gt; Предусматривается при наличии в соглашении </w:t>
      </w:r>
      <w:hyperlink w:anchor="P167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пункта 4.1.3</w:t>
        </w:r>
      </w:hyperlink>
      <w:r w:rsidRPr="007B0113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21" w:name="P488"/>
      <w:bookmarkEnd w:id="121"/>
      <w:r w:rsidRPr="007B0113">
        <w:rPr>
          <w:rFonts w:ascii="Times New Roman" w:hAnsi="Times New Roman" w:cs="Times New Roman"/>
          <w:sz w:val="24"/>
          <w:szCs w:val="24"/>
        </w:rPr>
        <w:t>&lt;37&gt; Предусматривается в случае, если бюджетным законодательством Российской Федерации и (или) Порядком предоставления субсидии установлено право Администрации, иного органа (организации) как главного распорядителя средств бюджета принимать решение об утверждении Сведений Получателем.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22" w:name="P489"/>
      <w:bookmarkEnd w:id="122"/>
      <w:r w:rsidRPr="007B0113">
        <w:rPr>
          <w:rFonts w:ascii="Times New Roman" w:hAnsi="Times New Roman" w:cs="Times New Roman"/>
          <w:sz w:val="24"/>
          <w:szCs w:val="24"/>
        </w:rPr>
        <w:t xml:space="preserve">&lt;38&gt; Предусматривается в случае отсутствия у Получателя лицевого счета при наличии в соглашении </w:t>
      </w:r>
      <w:hyperlink w:anchor="P136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пункта 3.2.1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23" w:name="P490"/>
      <w:bookmarkEnd w:id="123"/>
      <w:r w:rsidRPr="007B0113">
        <w:rPr>
          <w:rFonts w:ascii="Times New Roman" w:hAnsi="Times New Roman" w:cs="Times New Roman"/>
          <w:sz w:val="24"/>
          <w:szCs w:val="24"/>
        </w:rPr>
        <w:t>&lt;39&gt; Указывается в соответствии с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24" w:name="P491"/>
      <w:bookmarkEnd w:id="124"/>
      <w:r w:rsidRPr="007B0113">
        <w:rPr>
          <w:rFonts w:ascii="Times New Roman" w:hAnsi="Times New Roman" w:cs="Times New Roman"/>
          <w:sz w:val="24"/>
          <w:szCs w:val="24"/>
        </w:rPr>
        <w:t xml:space="preserve">&lt;40&gt; Предусматривается при наличии в соглашении </w:t>
      </w:r>
      <w:hyperlink w:anchor="P169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пункта 4.1.5</w:t>
        </w:r>
      </w:hyperlink>
      <w:r w:rsidRPr="007B0113">
        <w:rPr>
          <w:rFonts w:ascii="Times New Roman" w:hAnsi="Times New Roman" w:cs="Times New Roman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25" w:name="P492"/>
      <w:bookmarkEnd w:id="125"/>
      <w:r w:rsidRPr="007B0113">
        <w:rPr>
          <w:rFonts w:ascii="Times New Roman" w:hAnsi="Times New Roman" w:cs="Times New Roman"/>
          <w:sz w:val="24"/>
          <w:szCs w:val="24"/>
        </w:rPr>
        <w:t xml:space="preserve">&lt;41&gt; Сроки представления отчетов, указанных в </w:t>
      </w:r>
      <w:hyperlink w:anchor="P285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пункте 4.3.10</w:t>
        </w:r>
      </w:hyperlink>
      <w:r w:rsidRPr="007B0113">
        <w:rPr>
          <w:rFonts w:ascii="Times New Roman" w:hAnsi="Times New Roman" w:cs="Times New Roman"/>
          <w:sz w:val="24"/>
          <w:szCs w:val="24"/>
        </w:rPr>
        <w:t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Администрации, иного органа (организации) устанавливать сроки и формы представления отчетности в соглашении.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26" w:name="P493"/>
      <w:bookmarkEnd w:id="126"/>
      <w:r w:rsidRPr="007B0113">
        <w:rPr>
          <w:rFonts w:ascii="Times New Roman" w:hAnsi="Times New Roman" w:cs="Times New Roman"/>
          <w:sz w:val="24"/>
          <w:szCs w:val="24"/>
        </w:rPr>
        <w:t xml:space="preserve">&lt;42&gt; Предусматривается при наличии в соглашении </w:t>
      </w:r>
      <w:hyperlink w:anchor="P187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пункта 4.1.7.1</w:t>
        </w:r>
      </w:hyperlink>
      <w:r w:rsidRPr="007B0113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27" w:name="P494"/>
      <w:bookmarkEnd w:id="127"/>
      <w:r w:rsidRPr="007B0113">
        <w:rPr>
          <w:rFonts w:ascii="Times New Roman" w:hAnsi="Times New Roman" w:cs="Times New Roman"/>
          <w:sz w:val="24"/>
          <w:szCs w:val="24"/>
        </w:rPr>
        <w:t xml:space="preserve">&lt;43&gt; Предусматривается при наличии в соглашении </w:t>
      </w:r>
      <w:hyperlink w:anchor="P195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пункта 4.1.8.1.2</w:t>
        </w:r>
      </w:hyperlink>
      <w:r w:rsidRPr="007B0113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28" w:name="P495"/>
      <w:bookmarkEnd w:id="128"/>
      <w:r w:rsidRPr="007B0113">
        <w:rPr>
          <w:rFonts w:ascii="Times New Roman" w:hAnsi="Times New Roman" w:cs="Times New Roman"/>
          <w:sz w:val="24"/>
          <w:szCs w:val="24"/>
        </w:rPr>
        <w:t xml:space="preserve">&lt;44&gt; Предусматривается при наличии в соглашении </w:t>
      </w:r>
      <w:hyperlink w:anchor="P215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пункта 4.1.10</w:t>
        </w:r>
      </w:hyperlink>
      <w:r w:rsidRPr="007B0113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29" w:name="P496"/>
      <w:bookmarkEnd w:id="129"/>
      <w:r w:rsidRPr="007B0113">
        <w:rPr>
          <w:rFonts w:ascii="Times New Roman" w:hAnsi="Times New Roman" w:cs="Times New Roman"/>
          <w:sz w:val="24"/>
          <w:szCs w:val="24"/>
        </w:rPr>
        <w:t>&lt;45&gt; Указывается год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30" w:name="P497"/>
      <w:bookmarkEnd w:id="130"/>
      <w:r w:rsidRPr="007B0113">
        <w:rPr>
          <w:rFonts w:ascii="Times New Roman" w:hAnsi="Times New Roman" w:cs="Times New Roman"/>
          <w:sz w:val="24"/>
          <w:szCs w:val="24"/>
        </w:rPr>
        <w:t xml:space="preserve">&lt;46&gt; Предусматривается при наличии в соглашении </w:t>
      </w:r>
      <w:hyperlink w:anchor="P233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пункта 4.2.2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. Указывается конкретный срок возврата Получателем остатка Субсидии или ее части, не использованных на цели, указанные в </w:t>
      </w:r>
      <w:hyperlink w:anchor="P92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соглашения, но не позднее срока, установленного бюджетным законодательством Российской Федерации.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31" w:name="P498"/>
      <w:bookmarkEnd w:id="131"/>
      <w:r w:rsidRPr="007B0113">
        <w:rPr>
          <w:rFonts w:ascii="Times New Roman" w:hAnsi="Times New Roman" w:cs="Times New Roman"/>
          <w:sz w:val="24"/>
          <w:szCs w:val="24"/>
        </w:rPr>
        <w:t>&lt;47&gt; Предусматривается в случае заключения Соглашения о предоставлении Субсидии в целях финансового обеспечения (возмещения затрат) оказания общественно полезной услуги.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32" w:name="P499"/>
      <w:bookmarkEnd w:id="132"/>
      <w:r w:rsidRPr="007B0113">
        <w:rPr>
          <w:rFonts w:ascii="Times New Roman" w:hAnsi="Times New Roman" w:cs="Times New Roman"/>
          <w:sz w:val="24"/>
          <w:szCs w:val="24"/>
        </w:rPr>
        <w:t>&lt;48&gt; Указываются иные конкретные обязательства в случае, если это установлено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33" w:name="P500"/>
      <w:bookmarkEnd w:id="133"/>
      <w:r w:rsidRPr="007B0113">
        <w:rPr>
          <w:rFonts w:ascii="Times New Roman" w:hAnsi="Times New Roman" w:cs="Times New Roman"/>
          <w:sz w:val="24"/>
          <w:szCs w:val="24"/>
        </w:rPr>
        <w:t>&lt;49&gt; Указывается год, следующий за годом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34" w:name="P501"/>
      <w:bookmarkEnd w:id="134"/>
      <w:r w:rsidRPr="007B0113">
        <w:rPr>
          <w:rFonts w:ascii="Times New Roman" w:hAnsi="Times New Roman" w:cs="Times New Roman"/>
          <w:sz w:val="24"/>
          <w:szCs w:val="24"/>
        </w:rPr>
        <w:t xml:space="preserve">&lt;50&gt; Предусматривается при наличии в соглашении </w:t>
      </w:r>
      <w:hyperlink w:anchor="P233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пункта 4.2.2</w:t>
        </w:r>
      </w:hyperlink>
      <w:r w:rsidRPr="007B0113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35" w:name="P502"/>
      <w:bookmarkEnd w:id="135"/>
      <w:r w:rsidRPr="007B0113">
        <w:rPr>
          <w:rFonts w:ascii="Times New Roman" w:hAnsi="Times New Roman" w:cs="Times New Roman"/>
          <w:sz w:val="24"/>
          <w:szCs w:val="24"/>
        </w:rPr>
        <w:t xml:space="preserve">&lt;51&gt; Предусматривается при заключении соглашения о предоставлении Субсидии в целях финансового обеспечения (возмещения затрат) оказания общественно полезной услуги (в случае принятия главным распорядителем как получателем бюджетных средств решения о необходимости заключения такого договора). Договор, указанный в </w:t>
      </w:r>
      <w:hyperlink w:anchor="P364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пункте 4.4.4</w:t>
        </w:r>
      </w:hyperlink>
      <w:r w:rsidRPr="007B0113">
        <w:rPr>
          <w:rFonts w:ascii="Times New Roman" w:hAnsi="Times New Roman" w:cs="Times New Roman"/>
          <w:sz w:val="24"/>
          <w:szCs w:val="24"/>
        </w:rPr>
        <w:t>, оформляется по рекомендуемому образцу (</w:t>
      </w:r>
      <w:hyperlink w:anchor="P1410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приложение N 7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к настоящей Типовой форме).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36" w:name="P503"/>
      <w:bookmarkEnd w:id="136"/>
      <w:r w:rsidRPr="007B0113">
        <w:rPr>
          <w:rFonts w:ascii="Times New Roman" w:hAnsi="Times New Roman" w:cs="Times New Roman"/>
          <w:sz w:val="24"/>
          <w:szCs w:val="24"/>
        </w:rPr>
        <w:t>&lt;52&gt; Указываются иные конкретные права в случае, если это установлено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37" w:name="P504"/>
      <w:bookmarkEnd w:id="137"/>
      <w:r w:rsidRPr="007B0113">
        <w:rPr>
          <w:rFonts w:ascii="Times New Roman" w:hAnsi="Times New Roman" w:cs="Times New Roman"/>
          <w:sz w:val="24"/>
          <w:szCs w:val="24"/>
        </w:rPr>
        <w:t>&lt;53&gt; Указываются иные конкретные положения в случае, если это установлено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38" w:name="P505"/>
      <w:bookmarkEnd w:id="138"/>
      <w:r w:rsidRPr="007B0113">
        <w:rPr>
          <w:rFonts w:ascii="Times New Roman" w:hAnsi="Times New Roman" w:cs="Times New Roman"/>
          <w:sz w:val="24"/>
          <w:szCs w:val="24"/>
        </w:rPr>
        <w:t>&lt;54&gt; Указываются иные конкретные условия в случае, если это установлено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39" w:name="P506"/>
      <w:bookmarkEnd w:id="139"/>
      <w:r w:rsidRPr="007B0113">
        <w:rPr>
          <w:rFonts w:ascii="Times New Roman" w:hAnsi="Times New Roman" w:cs="Times New Roman"/>
          <w:sz w:val="24"/>
          <w:szCs w:val="24"/>
        </w:rPr>
        <w:t>&lt;55&gt; В случае, если получателем является некоммерческая организация - исполнитель общественно полезной услуги, соглашение заключается на срок не менее двух лет.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40" w:name="P507"/>
      <w:bookmarkEnd w:id="140"/>
      <w:r w:rsidRPr="007B0113">
        <w:rPr>
          <w:rFonts w:ascii="Times New Roman" w:hAnsi="Times New Roman" w:cs="Times New Roman"/>
          <w:sz w:val="24"/>
          <w:szCs w:val="24"/>
        </w:rPr>
        <w:t xml:space="preserve">&lt;56&gt; Дополнительное соглашение, указанное в </w:t>
      </w:r>
      <w:hyperlink w:anchor="P386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пункте 7.3</w:t>
        </w:r>
      </w:hyperlink>
      <w:r w:rsidRPr="007B0113">
        <w:rPr>
          <w:rFonts w:ascii="Times New Roman" w:hAnsi="Times New Roman" w:cs="Times New Roman"/>
          <w:sz w:val="24"/>
          <w:szCs w:val="24"/>
        </w:rPr>
        <w:t>, оформляется по рекомендуемому образцу (</w:t>
      </w:r>
      <w:hyperlink w:anchor="P1585" w:history="1">
        <w:r w:rsidRPr="007B0113">
          <w:rPr>
            <w:rFonts w:ascii="Times New Roman" w:hAnsi="Times New Roman" w:cs="Times New Roman"/>
            <w:color w:val="0000FF"/>
            <w:sz w:val="24"/>
            <w:szCs w:val="24"/>
          </w:rPr>
          <w:t>приложение N 8</w:t>
        </w:r>
      </w:hyperlink>
      <w:r w:rsidRPr="007B0113">
        <w:rPr>
          <w:rFonts w:ascii="Times New Roman" w:hAnsi="Times New Roman" w:cs="Times New Roman"/>
          <w:sz w:val="24"/>
          <w:szCs w:val="24"/>
        </w:rPr>
        <w:t xml:space="preserve"> к настоящей Типовой форме).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41" w:name="P508"/>
      <w:bookmarkEnd w:id="141"/>
      <w:r w:rsidRPr="007B0113">
        <w:rPr>
          <w:rFonts w:ascii="Times New Roman" w:hAnsi="Times New Roman" w:cs="Times New Roman"/>
          <w:sz w:val="24"/>
          <w:szCs w:val="24"/>
        </w:rPr>
        <w:t>&lt;57&gt; Указываются иные конкретные случаи, если это установлено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42" w:name="P509"/>
      <w:bookmarkEnd w:id="142"/>
      <w:r w:rsidRPr="007B0113">
        <w:rPr>
          <w:rFonts w:ascii="Times New Roman" w:hAnsi="Times New Roman" w:cs="Times New Roman"/>
          <w:sz w:val="24"/>
          <w:szCs w:val="24"/>
        </w:rPr>
        <w:t>&lt;58&gt; Предусматривается в случае, если это установлено Порядком предоставления субсидии.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43" w:name="P510"/>
      <w:bookmarkEnd w:id="143"/>
      <w:r w:rsidRPr="007B0113">
        <w:rPr>
          <w:rFonts w:ascii="Times New Roman" w:hAnsi="Times New Roman" w:cs="Times New Roman"/>
          <w:sz w:val="24"/>
          <w:szCs w:val="24"/>
        </w:rPr>
        <w:t>&lt;59&gt; Указывается способ(ы) направления документов по выбору Сторон.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44" w:name="P511"/>
      <w:bookmarkEnd w:id="144"/>
      <w:r w:rsidRPr="007B0113">
        <w:rPr>
          <w:rFonts w:ascii="Times New Roman" w:hAnsi="Times New Roman" w:cs="Times New Roman"/>
          <w:sz w:val="24"/>
          <w:szCs w:val="24"/>
        </w:rPr>
        <w:t>&lt;60&gt; Указанный способ применяется при направлении документов, формы которых предусмотрены настоящей Типовой формой.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45" w:name="P512"/>
      <w:bookmarkEnd w:id="145"/>
      <w:r w:rsidRPr="007B0113">
        <w:rPr>
          <w:rFonts w:ascii="Times New Roman" w:hAnsi="Times New Roman" w:cs="Times New Roman"/>
          <w:sz w:val="24"/>
          <w:szCs w:val="24"/>
        </w:rPr>
        <w:t>&lt;61&gt; Указывается иной способ направления документов (при необходимости).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46" w:name="P513"/>
      <w:bookmarkEnd w:id="146"/>
      <w:r w:rsidRPr="00B95CCF">
        <w:rPr>
          <w:rFonts w:ascii="Times New Roman" w:hAnsi="Times New Roman" w:cs="Times New Roman"/>
          <w:sz w:val="24"/>
          <w:szCs w:val="24"/>
        </w:rPr>
        <w:t>&lt;62&gt; Предусматривается в случае формирования и подписания соглашения в государственной интегрированной информационной системе управления общественными финансами "Электронный бюджет".</w:t>
      </w:r>
    </w:p>
    <w:p w:rsidR="004C0995" w:rsidRPr="007B0113" w:rsidRDefault="004C0995" w:rsidP="002117E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47" w:name="P514"/>
      <w:bookmarkEnd w:id="147"/>
      <w:r w:rsidRPr="007B0113">
        <w:rPr>
          <w:rFonts w:ascii="Times New Roman" w:hAnsi="Times New Roman" w:cs="Times New Roman"/>
          <w:sz w:val="24"/>
          <w:szCs w:val="24"/>
        </w:rPr>
        <w:t>&lt;63&gt; Предусматривается в случае формирования и подписания соглашения в форме бумажного документа.</w:t>
      </w:r>
    </w:p>
    <w:p w:rsidR="004C0995" w:rsidRPr="007B0113" w:rsidRDefault="004C0995" w:rsidP="002117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  <w:sectPr w:rsidR="004C0995" w:rsidRPr="007B0113" w:rsidSect="00510A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48" w:name="P515"/>
      <w:bookmarkEnd w:id="148"/>
      <w:r w:rsidRPr="007B0113">
        <w:rPr>
          <w:rFonts w:ascii="Times New Roman" w:hAnsi="Times New Roman" w:cs="Times New Roman"/>
          <w:sz w:val="24"/>
          <w:szCs w:val="24"/>
        </w:rPr>
        <w:t>&lt;64&gt; Для некоммерческих организаций, не являющихся государственными (муниципальными) учреждениями, расположенных на территории иностранных государств, вместо ИНН/КПП указывается код по реестру участников бюджетного процесса, а также юридических лиц, не являющихся участниками бюджетного процесса</w:t>
      </w:r>
    </w:p>
    <w:p w:rsidR="004C0995" w:rsidRPr="007B0113" w:rsidRDefault="004C0995" w:rsidP="00AE76A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Приложение N 1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Типовой форме соглашения (договора)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о предоставлении субсидии некоммерческой 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организации,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не являющейся государственным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(муниципальным) учреждением,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утвержденной приказом Департамента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финансов администрации городского</w:t>
      </w:r>
    </w:p>
    <w:p w:rsidR="004C0995" w:rsidRPr="007B0113" w:rsidRDefault="004C0995" w:rsidP="00726ED1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округа город Бор от   26.01.2018 г. </w:t>
      </w:r>
      <w:r w:rsidRPr="007B0113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5н</w:t>
      </w:r>
      <w:r w:rsidRPr="007B0113">
        <w:rPr>
          <w:rFonts w:ascii="Times New Roman" w:hAnsi="Times New Roman" w:cs="Times New Roman"/>
        </w:rPr>
        <w:t xml:space="preserve"> 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Приложение N ___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соглашению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от _______ N ____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(Приложение N ___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к Дополнительному соглашению </w:t>
      </w:r>
      <w:hyperlink w:anchor="P759" w:history="1">
        <w:r w:rsidRPr="007B0113">
          <w:rPr>
            <w:rFonts w:ascii="Times New Roman" w:hAnsi="Times New Roman" w:cs="Times New Roman"/>
            <w:color w:val="0000FF"/>
          </w:rPr>
          <w:t>&lt;1&gt;</w:t>
        </w:r>
      </w:hyperlink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от ________ N____)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9" w:name="P538"/>
      <w:bookmarkEnd w:id="149"/>
      <w:r w:rsidRPr="00070E02">
        <w:rPr>
          <w:rFonts w:ascii="Times New Roman" w:hAnsi="Times New Roman" w:cs="Times New Roman"/>
          <w:sz w:val="24"/>
          <w:szCs w:val="24"/>
        </w:rPr>
        <w:t xml:space="preserve">                 Информация об общественно полезной услуге</w:t>
      </w: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 xml:space="preserve">        (Изменения в информацию об общественно полезной услуге) </w:t>
      </w:r>
      <w:hyperlink w:anchor="P760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4C0995" w:rsidRPr="00070E02" w:rsidRDefault="004C0995" w:rsidP="00AE76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52"/>
        <w:gridCol w:w="360"/>
        <w:gridCol w:w="3684"/>
        <w:gridCol w:w="1133"/>
      </w:tblGrid>
      <w:tr w:rsidR="004C0995" w:rsidRPr="00070E02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4C0995" w:rsidRPr="00070E02" w:rsidRDefault="004C0995" w:rsidP="00BD40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1. Наименование общественно полезной услуги _____________________________</w:t>
            </w:r>
          </w:p>
          <w:p w:rsidR="004C0995" w:rsidRPr="00070E02" w:rsidRDefault="004C0995" w:rsidP="00BD40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C0995" w:rsidRPr="00070E02" w:rsidRDefault="004C0995" w:rsidP="00BD40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0995" w:rsidRPr="00070E02" w:rsidRDefault="004C0995" w:rsidP="00BD403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(отраслевому) перечню (классификатору)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995" w:rsidRPr="00070E02" w:rsidRDefault="004C0995" w:rsidP="00BD40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995" w:rsidRPr="00070E02" w:rsidRDefault="004C0995" w:rsidP="00AE76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>2. Категории   потребителей  общественно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0E02">
        <w:rPr>
          <w:rFonts w:ascii="Times New Roman" w:hAnsi="Times New Roman" w:cs="Times New Roman"/>
          <w:sz w:val="24"/>
          <w:szCs w:val="24"/>
        </w:rPr>
        <w:t>полезной услуги (физическое лицо) 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>3. Показатели,   характеризующие   объем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0E02">
        <w:rPr>
          <w:rFonts w:ascii="Times New Roman" w:hAnsi="Times New Roman" w:cs="Times New Roman"/>
          <w:sz w:val="24"/>
          <w:szCs w:val="24"/>
        </w:rPr>
        <w:t>и (или) качество   общественно  полезной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0E02">
        <w:rPr>
          <w:rFonts w:ascii="Times New Roman" w:hAnsi="Times New Roman" w:cs="Times New Roman"/>
          <w:sz w:val="24"/>
          <w:szCs w:val="24"/>
        </w:rPr>
        <w:t>услуги</w:t>
      </w: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>3.1.    Показатели,      характеризующие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0E02">
        <w:rPr>
          <w:rFonts w:ascii="Times New Roman" w:hAnsi="Times New Roman" w:cs="Times New Roman"/>
          <w:sz w:val="24"/>
          <w:szCs w:val="24"/>
        </w:rPr>
        <w:t xml:space="preserve">качество общественно полезной услуги </w:t>
      </w:r>
      <w:hyperlink w:anchor="P761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1191"/>
        <w:gridCol w:w="1191"/>
        <w:gridCol w:w="1191"/>
        <w:gridCol w:w="1191"/>
        <w:gridCol w:w="1191"/>
        <w:gridCol w:w="1191"/>
        <w:gridCol w:w="1191"/>
        <w:gridCol w:w="964"/>
        <w:gridCol w:w="1247"/>
        <w:gridCol w:w="1247"/>
        <w:gridCol w:w="1134"/>
      </w:tblGrid>
      <w:tr w:rsidR="004C0995" w:rsidRPr="007B0113">
        <w:tc>
          <w:tcPr>
            <w:tcW w:w="794" w:type="dxa"/>
            <w:vMerge w:val="restart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3573" w:type="dxa"/>
            <w:gridSpan w:val="3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Показатель, характеризующий содержание общественно полезной услуги</w:t>
            </w:r>
          </w:p>
        </w:tc>
        <w:tc>
          <w:tcPr>
            <w:tcW w:w="2382" w:type="dxa"/>
            <w:gridSpan w:val="2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Показатель, характеризующий условия (формы) оказания общественно полезной услуги</w:t>
            </w:r>
          </w:p>
        </w:tc>
        <w:tc>
          <w:tcPr>
            <w:tcW w:w="3346" w:type="dxa"/>
            <w:gridSpan w:val="3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Показатель качества общественно полезной услуги</w:t>
            </w:r>
          </w:p>
        </w:tc>
        <w:tc>
          <w:tcPr>
            <w:tcW w:w="3628" w:type="dxa"/>
            <w:gridSpan w:val="3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Значение показателя качества общественно полезной услуги</w:t>
            </w:r>
          </w:p>
        </w:tc>
      </w:tr>
      <w:tr w:rsidR="004C0995" w:rsidRPr="007B0113">
        <w:tc>
          <w:tcPr>
            <w:tcW w:w="794" w:type="dxa"/>
            <w:vMerge/>
            <w:tcBorders>
              <w:left w:val="nil"/>
            </w:tcBorders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_________</w:t>
            </w:r>
          </w:p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(наименование показателя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 w:rsidRPr="007B01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_________</w:t>
            </w:r>
          </w:p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(наименование показателя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 w:rsidRPr="007B01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_________</w:t>
            </w:r>
          </w:p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(наименование показателя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 w:rsidRPr="007B01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_________</w:t>
            </w:r>
          </w:p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(наименование показателя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 w:rsidRPr="007B01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_________</w:t>
            </w:r>
          </w:p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(наименование показателя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 w:rsidRPr="007B01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_________</w:t>
            </w:r>
          </w:p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2155" w:type="dxa"/>
            <w:gridSpan w:val="2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47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20__ год (очередной финансовый год)</w:t>
            </w:r>
          </w:p>
        </w:tc>
        <w:tc>
          <w:tcPr>
            <w:tcW w:w="1247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20__ год (1-й год планового периода)</w:t>
            </w:r>
          </w:p>
        </w:tc>
        <w:tc>
          <w:tcPr>
            <w:tcW w:w="1134" w:type="dxa"/>
            <w:vMerge w:val="restart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20__ год (2-й год планового периода)</w:t>
            </w:r>
          </w:p>
        </w:tc>
      </w:tr>
      <w:tr w:rsidR="004C0995" w:rsidRPr="007B0113">
        <w:tc>
          <w:tcPr>
            <w:tcW w:w="794" w:type="dxa"/>
            <w:vMerge/>
            <w:tcBorders>
              <w:left w:val="nil"/>
            </w:tcBorders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наименование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964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код по </w:t>
            </w:r>
            <w:hyperlink r:id="rId9" w:history="1">
              <w:r w:rsidRPr="007B0113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7B0113">
              <w:rPr>
                <w:rFonts w:ascii="Times New Roman" w:hAnsi="Times New Roman" w:cs="Times New Roman"/>
              </w:rPr>
              <w:t xml:space="preserve">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1247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right w:val="nil"/>
            </w:tcBorders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794" w:type="dxa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4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12</w:t>
            </w:r>
          </w:p>
        </w:tc>
      </w:tr>
      <w:tr w:rsidR="004C0995" w:rsidRPr="007B0113">
        <w:tc>
          <w:tcPr>
            <w:tcW w:w="794" w:type="dxa"/>
            <w:vMerge w:val="restart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794" w:type="dxa"/>
            <w:vMerge/>
            <w:tcBorders>
              <w:left w:val="nil"/>
            </w:tcBorders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794" w:type="dxa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3.2. Показатели, характеризующие объем общественно полезной услуги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1191"/>
        <w:gridCol w:w="1191"/>
        <w:gridCol w:w="1191"/>
        <w:gridCol w:w="1191"/>
        <w:gridCol w:w="1191"/>
        <w:gridCol w:w="794"/>
        <w:gridCol w:w="964"/>
        <w:gridCol w:w="737"/>
        <w:gridCol w:w="737"/>
        <w:gridCol w:w="737"/>
        <w:gridCol w:w="737"/>
        <w:gridCol w:w="2041"/>
        <w:gridCol w:w="737"/>
        <w:gridCol w:w="737"/>
        <w:gridCol w:w="737"/>
      </w:tblGrid>
      <w:tr w:rsidR="004C0995" w:rsidRPr="007B0113">
        <w:tc>
          <w:tcPr>
            <w:tcW w:w="794" w:type="dxa"/>
            <w:vMerge w:val="restart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3573" w:type="dxa"/>
            <w:gridSpan w:val="3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Показатель, характеризующий содержание общественно полезной услуги</w:t>
            </w:r>
          </w:p>
        </w:tc>
        <w:tc>
          <w:tcPr>
            <w:tcW w:w="2382" w:type="dxa"/>
            <w:gridSpan w:val="2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Показатель, характеризующий условия (формы) оказания общественно полезной услуги</w:t>
            </w:r>
          </w:p>
        </w:tc>
        <w:tc>
          <w:tcPr>
            <w:tcW w:w="2495" w:type="dxa"/>
            <w:gridSpan w:val="3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Показатель объема общественно полезной услуги</w:t>
            </w:r>
          </w:p>
        </w:tc>
        <w:tc>
          <w:tcPr>
            <w:tcW w:w="2211" w:type="dxa"/>
            <w:gridSpan w:val="3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Значение показателя объема общественно полезной услуги</w:t>
            </w:r>
          </w:p>
        </w:tc>
        <w:tc>
          <w:tcPr>
            <w:tcW w:w="204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Допустимые (возможные) отклонения от установленных показателей объема общественно полезной услуги, в пределах которых общественно полезная услуга считается оказанной (процентов)</w:t>
            </w:r>
          </w:p>
        </w:tc>
        <w:tc>
          <w:tcPr>
            <w:tcW w:w="2211" w:type="dxa"/>
            <w:gridSpan w:val="3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0995" w:rsidRPr="007B0113">
        <w:tc>
          <w:tcPr>
            <w:tcW w:w="794" w:type="dxa"/>
            <w:vMerge/>
            <w:tcBorders>
              <w:left w:val="nil"/>
            </w:tcBorders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_________</w:t>
            </w:r>
          </w:p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(наименование показателя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 w:rsidRPr="007B01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_________</w:t>
            </w:r>
          </w:p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(наименование показателя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 w:rsidRPr="007B01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_________</w:t>
            </w:r>
          </w:p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(наименование показателя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 w:rsidRPr="007B01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_________</w:t>
            </w:r>
          </w:p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(наименование показателя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 w:rsidRPr="007B01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_________</w:t>
            </w:r>
          </w:p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(наименование показателя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 w:rsidRPr="007B01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94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1701" w:type="dxa"/>
            <w:gridSpan w:val="2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37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20__ год (очередной финансовый год)</w:t>
            </w:r>
          </w:p>
        </w:tc>
        <w:tc>
          <w:tcPr>
            <w:tcW w:w="737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20__ год (1-й год планового периода)</w:t>
            </w:r>
          </w:p>
        </w:tc>
        <w:tc>
          <w:tcPr>
            <w:tcW w:w="737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20__ год (2-й год планового периода)</w:t>
            </w:r>
          </w:p>
        </w:tc>
        <w:tc>
          <w:tcPr>
            <w:tcW w:w="204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20__ год (очередной финансовый год)</w:t>
            </w:r>
          </w:p>
        </w:tc>
        <w:tc>
          <w:tcPr>
            <w:tcW w:w="737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20__ год (1-й год планового периода)</w:t>
            </w:r>
          </w:p>
        </w:tc>
        <w:tc>
          <w:tcPr>
            <w:tcW w:w="737" w:type="dxa"/>
            <w:vMerge w:val="restart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20__ год (2-й год планового периода)</w:t>
            </w:r>
          </w:p>
        </w:tc>
      </w:tr>
      <w:tr w:rsidR="004C0995" w:rsidRPr="007B0113">
        <w:tc>
          <w:tcPr>
            <w:tcW w:w="794" w:type="dxa"/>
            <w:vMerge/>
            <w:tcBorders>
              <w:left w:val="nil"/>
            </w:tcBorders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наименование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код по </w:t>
            </w:r>
            <w:hyperlink r:id="rId10" w:history="1">
              <w:r w:rsidRPr="007B0113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7B0113">
              <w:rPr>
                <w:rFonts w:ascii="Times New Roman" w:hAnsi="Times New Roman" w:cs="Times New Roman"/>
              </w:rPr>
              <w:t xml:space="preserve"> </w:t>
            </w:r>
            <w:hyperlink w:anchor="P76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737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right w:val="nil"/>
            </w:tcBorders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794" w:type="dxa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4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4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4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16</w:t>
            </w:r>
          </w:p>
        </w:tc>
      </w:tr>
      <w:tr w:rsidR="004C0995" w:rsidRPr="007B0113">
        <w:tc>
          <w:tcPr>
            <w:tcW w:w="794" w:type="dxa"/>
            <w:vMerge w:val="restart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794" w:type="dxa"/>
            <w:vMerge/>
            <w:tcBorders>
              <w:left w:val="nil"/>
            </w:tcBorders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794" w:type="dxa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0995" w:rsidRPr="007B0113" w:rsidRDefault="004C0995" w:rsidP="00AE76A2">
      <w:pPr>
        <w:rPr>
          <w:rFonts w:ascii="Times New Roman" w:hAnsi="Times New Roman" w:cs="Times New Roman"/>
        </w:rPr>
        <w:sectPr w:rsidR="004C0995" w:rsidRPr="007B011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4.  Нормативные  правовые акты, устанавливающие порядок (стандарт) оказания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общественно полезной услуги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1"/>
        <w:gridCol w:w="2438"/>
        <w:gridCol w:w="1417"/>
        <w:gridCol w:w="1361"/>
        <w:gridCol w:w="2665"/>
      </w:tblGrid>
      <w:tr w:rsidR="004C0995" w:rsidRPr="007B0113">
        <w:tc>
          <w:tcPr>
            <w:tcW w:w="9072" w:type="dxa"/>
            <w:gridSpan w:val="5"/>
            <w:tcBorders>
              <w:left w:val="nil"/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4C0995" w:rsidRPr="007B0113">
        <w:tc>
          <w:tcPr>
            <w:tcW w:w="1191" w:type="dxa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438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41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6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665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0995" w:rsidRPr="007B0113">
        <w:tc>
          <w:tcPr>
            <w:tcW w:w="1191" w:type="dxa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8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65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5</w:t>
            </w:r>
          </w:p>
        </w:tc>
      </w:tr>
      <w:tr w:rsidR="004C0995" w:rsidRPr="007B0113">
        <w:tc>
          <w:tcPr>
            <w:tcW w:w="1191" w:type="dxa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1191" w:type="dxa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1191" w:type="dxa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5.  Требования  к  оказанию  общественно  полезной  услуги, устанавливаемые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главным распорядителем как получателем бюджетных средств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23"/>
        <w:gridCol w:w="3023"/>
        <w:gridCol w:w="3023"/>
      </w:tblGrid>
      <w:tr w:rsidR="004C0995" w:rsidRPr="007B0113">
        <w:tc>
          <w:tcPr>
            <w:tcW w:w="9069" w:type="dxa"/>
            <w:gridSpan w:val="3"/>
            <w:tcBorders>
              <w:left w:val="nil"/>
              <w:right w:val="nil"/>
            </w:tcBorders>
          </w:tcPr>
          <w:p w:rsidR="004C0995" w:rsidRPr="007B0113" w:rsidRDefault="004C0995" w:rsidP="00BD4033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5.1. Способы, формы и сроки информирования потребителей общественно полезной услуги</w:t>
            </w:r>
          </w:p>
        </w:tc>
      </w:tr>
      <w:tr w:rsidR="004C0995" w:rsidRPr="007B0113">
        <w:tc>
          <w:tcPr>
            <w:tcW w:w="3023" w:type="dxa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Способы и формы информирования</w:t>
            </w:r>
          </w:p>
        </w:tc>
        <w:tc>
          <w:tcPr>
            <w:tcW w:w="3023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023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Сроки информирования</w:t>
            </w:r>
          </w:p>
        </w:tc>
      </w:tr>
      <w:tr w:rsidR="004C0995" w:rsidRPr="007B0113">
        <w:tc>
          <w:tcPr>
            <w:tcW w:w="3023" w:type="dxa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23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23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3</w:t>
            </w:r>
          </w:p>
        </w:tc>
      </w:tr>
      <w:tr w:rsidR="004C0995" w:rsidRPr="007B0113">
        <w:tc>
          <w:tcPr>
            <w:tcW w:w="3023" w:type="dxa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23" w:type="dxa"/>
          </w:tcPr>
          <w:p w:rsidR="004C0995" w:rsidRPr="007B0113" w:rsidRDefault="004C0995" w:rsidP="00BD40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23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3023" w:type="dxa"/>
            <w:tcBorders>
              <w:left w:val="nil"/>
            </w:tcBorders>
          </w:tcPr>
          <w:p w:rsidR="004C0995" w:rsidRPr="007B0113" w:rsidRDefault="004C0995" w:rsidP="00BD40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23" w:type="dxa"/>
          </w:tcPr>
          <w:p w:rsidR="004C0995" w:rsidRPr="007B0113" w:rsidRDefault="004C0995" w:rsidP="00BD40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23" w:type="dxa"/>
            <w:tcBorders>
              <w:right w:val="nil"/>
            </w:tcBorders>
          </w:tcPr>
          <w:p w:rsidR="004C0995" w:rsidRPr="007B0113" w:rsidRDefault="004C0995" w:rsidP="00BD40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--------------------------------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50" w:name="P759"/>
      <w:bookmarkEnd w:id="150"/>
      <w:r w:rsidRPr="007B0113">
        <w:rPr>
          <w:rFonts w:ascii="Times New Roman" w:hAnsi="Times New Roman" w:cs="Times New Roman"/>
        </w:rPr>
        <w:t xml:space="preserve">&lt;1&gt; Указывается в случае заключения Дополнительного </w:t>
      </w:r>
      <w:hyperlink w:anchor="P1585" w:history="1">
        <w:r w:rsidRPr="007B0113">
          <w:rPr>
            <w:rFonts w:ascii="Times New Roman" w:hAnsi="Times New Roman" w:cs="Times New Roman"/>
            <w:color w:val="0000FF"/>
          </w:rPr>
          <w:t>соглашения</w:t>
        </w:r>
      </w:hyperlink>
      <w:r w:rsidRPr="007B0113">
        <w:rPr>
          <w:rFonts w:ascii="Times New Roman" w:hAnsi="Times New Roman" w:cs="Times New Roman"/>
        </w:rPr>
        <w:t xml:space="preserve"> к соглашению.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51" w:name="P760"/>
      <w:bookmarkEnd w:id="151"/>
      <w:r w:rsidRPr="007B0113">
        <w:rPr>
          <w:rFonts w:ascii="Times New Roman" w:hAnsi="Times New Roman" w:cs="Times New Roman"/>
        </w:rPr>
        <w:t>&lt;2&gt; Указывается в случае внесения изменения в информацию об общественно полезной услуге. В случае, если оказывается несколько общественно полезных услуг, приложение N 1 "Информация об общественно полезной услуге" оформляется на каждую общественно полезную услугу отдельно.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52" w:name="P761"/>
      <w:bookmarkEnd w:id="152"/>
      <w:r w:rsidRPr="007B0113">
        <w:rPr>
          <w:rFonts w:ascii="Times New Roman" w:hAnsi="Times New Roman" w:cs="Times New Roman"/>
        </w:rPr>
        <w:t>&lt;3&gt; Заполняется при установлении показателей, характеризующих качество общественно полезной услуги.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53" w:name="P762"/>
      <w:bookmarkEnd w:id="153"/>
      <w:r w:rsidRPr="007B0113">
        <w:rPr>
          <w:rFonts w:ascii="Times New Roman" w:hAnsi="Times New Roman" w:cs="Times New Roman"/>
        </w:rPr>
        <w:t>&lt;4&gt; Заполняется в соответствии с общероссийским базовым (отраслевым) перечнем (классификатором) государственных услуг.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rPr>
          <w:rFonts w:ascii="Times New Roman" w:hAnsi="Times New Roman" w:cs="Times New Roman"/>
        </w:rPr>
        <w:sectPr w:rsidR="004C0995" w:rsidRPr="007B0113">
          <w:pgSz w:w="11905" w:h="16838"/>
          <w:pgMar w:top="1134" w:right="850" w:bottom="1134" w:left="1701" w:header="0" w:footer="0" w:gutter="0"/>
          <w:cols w:space="720"/>
        </w:sectPr>
      </w:pPr>
    </w:p>
    <w:p w:rsidR="004C0995" w:rsidRPr="007B0113" w:rsidRDefault="004C0995" w:rsidP="00AE76A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Приложение N 2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Типовой форме соглашения (договора)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 предоставлении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субсидии некоммерческой организации,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не являющейся государственным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(муниципальным) учреждением,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утвержденной приказом Департамента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финансов администрации городского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округа город Бор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 26.01.2018 г.</w:t>
      </w:r>
      <w:r w:rsidRPr="007B0113">
        <w:rPr>
          <w:rFonts w:ascii="Times New Roman" w:hAnsi="Times New Roman" w:cs="Times New Roman"/>
        </w:rPr>
        <w:t xml:space="preserve">   N</w:t>
      </w:r>
      <w:r>
        <w:rPr>
          <w:rFonts w:ascii="Times New Roman" w:hAnsi="Times New Roman" w:cs="Times New Roman"/>
        </w:rPr>
        <w:t xml:space="preserve"> 5н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Приложение N ___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соглашению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от _______ N ____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(Приложение N ___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Дополнительному соглашению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от ________ N____) </w:t>
      </w:r>
      <w:hyperlink w:anchor="P889" w:history="1">
        <w:r w:rsidRPr="007B0113">
          <w:rPr>
            <w:rFonts w:ascii="Times New Roman" w:hAnsi="Times New Roman" w:cs="Times New Roman"/>
            <w:color w:val="0000FF"/>
          </w:rPr>
          <w:t>&lt;1&gt;</w:t>
        </w:r>
      </w:hyperlink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</w:p>
    <w:p w:rsidR="004C0995" w:rsidRPr="00070E02" w:rsidRDefault="004C0995" w:rsidP="00AE76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54" w:name="P785"/>
      <w:bookmarkEnd w:id="154"/>
      <w:r w:rsidRPr="00070E02">
        <w:rPr>
          <w:rFonts w:ascii="Times New Roman" w:hAnsi="Times New Roman" w:cs="Times New Roman"/>
          <w:sz w:val="24"/>
          <w:szCs w:val="24"/>
        </w:rPr>
        <w:t xml:space="preserve">План-график перечисления Субсидии </w:t>
      </w:r>
      <w:hyperlink w:anchor="P890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4C0995" w:rsidRPr="00070E02" w:rsidRDefault="004C0995" w:rsidP="00AE76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 xml:space="preserve">(Изменения в график перечисления Субсидии) </w:t>
      </w:r>
      <w:hyperlink w:anchor="P891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</w:p>
    <w:p w:rsidR="004C0995" w:rsidRPr="00070E02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830"/>
        <w:gridCol w:w="153"/>
        <w:gridCol w:w="567"/>
        <w:gridCol w:w="396"/>
        <w:gridCol w:w="504"/>
        <w:gridCol w:w="459"/>
        <w:gridCol w:w="441"/>
        <w:gridCol w:w="900"/>
        <w:gridCol w:w="2458"/>
        <w:gridCol w:w="624"/>
        <w:gridCol w:w="850"/>
      </w:tblGrid>
      <w:tr w:rsidR="004C0995" w:rsidRPr="00070E02">
        <w:tc>
          <w:tcPr>
            <w:tcW w:w="510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830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(мероприятия) </w:t>
            </w:r>
            <w:hyperlink w:anchor="P892" w:history="1">
              <w:r w:rsidRPr="00070E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3420" w:type="dxa"/>
            <w:gridSpan w:val="7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 xml:space="preserve">Код по бюджетной классификации Российской Федерации (по расходам  бюджета на предоставление Субсидии) </w:t>
            </w:r>
            <w:hyperlink w:anchor="P893" w:history="1">
              <w:r w:rsidRPr="00070E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2458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 xml:space="preserve">Сроки перечисления Субсидии </w:t>
            </w:r>
            <w:hyperlink w:anchor="P894" w:history="1">
              <w:r w:rsidRPr="00070E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474" w:type="dxa"/>
            <w:gridSpan w:val="2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Сумма, подлежащая перечислению, рублей:</w:t>
            </w: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900" w:type="dxa"/>
            <w:gridSpan w:val="2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900" w:type="dxa"/>
            <w:gridSpan w:val="2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2458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hyperlink w:anchor="P895" w:history="1">
              <w:r w:rsidRPr="00070E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</w:p>
        </w:tc>
      </w:tr>
      <w:tr w:rsidR="004C0995" w:rsidRPr="00070E02">
        <w:tc>
          <w:tcPr>
            <w:tcW w:w="51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gridSpan w:val="2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gridSpan w:val="2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5" w:name="P806"/>
            <w:bookmarkEnd w:id="155"/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6" w:name="P807"/>
            <w:bookmarkEnd w:id="156"/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C0995" w:rsidRPr="00070E02">
        <w:tc>
          <w:tcPr>
            <w:tcW w:w="510" w:type="dxa"/>
            <w:vMerge w:val="restart"/>
            <w:vAlign w:val="center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vMerge w:val="restart"/>
            <w:vAlign w:val="center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(мероприятия) 1</w:t>
            </w:r>
          </w:p>
        </w:tc>
        <w:tc>
          <w:tcPr>
            <w:tcW w:w="720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 до "__" ________ 20__ г.</w:t>
            </w: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 до "__" ________ 20__ г.</w:t>
            </w: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 до "__" ________ 20__ г.</w:t>
            </w:r>
          </w:p>
        </w:tc>
        <w:tc>
          <w:tcPr>
            <w:tcW w:w="624" w:type="dxa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 до "__" ________ 20__ г.</w:t>
            </w:r>
          </w:p>
        </w:tc>
        <w:tc>
          <w:tcPr>
            <w:tcW w:w="624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624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7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7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7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Итого по проекту (мероприятию)</w:t>
            </w: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 w:val="restart"/>
            <w:vAlign w:val="center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0" w:type="dxa"/>
            <w:vMerge w:val="restart"/>
            <w:vAlign w:val="center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(мероприятия) 2</w:t>
            </w:r>
          </w:p>
        </w:tc>
        <w:tc>
          <w:tcPr>
            <w:tcW w:w="153" w:type="dxa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 до "__" ________ 20__ г.</w:t>
            </w: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 до "__" ________ 20__ г.</w:t>
            </w: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dxa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 до "__" ________ 20__ г.</w:t>
            </w: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 до "__" ________ 20__ г.</w:t>
            </w: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dxa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Merge w:val="restart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Итого по проекту (мероприятию)</w:t>
            </w: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blPrEx>
          <w:tblBorders>
            <w:left w:val="none" w:sz="0" w:space="0" w:color="auto"/>
          </w:tblBorders>
        </w:tblPrEx>
        <w:tc>
          <w:tcPr>
            <w:tcW w:w="5760" w:type="dxa"/>
            <w:gridSpan w:val="9"/>
            <w:tcBorders>
              <w:left w:val="nil"/>
              <w:bottom w:val="nil"/>
            </w:tcBorders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4C0995" w:rsidRPr="00070E02" w:rsidRDefault="004C0995" w:rsidP="00BD403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995" w:rsidRPr="00070E02" w:rsidRDefault="004C0995" w:rsidP="00AE76A2">
      <w:pPr>
        <w:rPr>
          <w:rFonts w:ascii="Times New Roman" w:hAnsi="Times New Roman" w:cs="Times New Roman"/>
          <w:sz w:val="24"/>
          <w:szCs w:val="24"/>
        </w:rPr>
        <w:sectPr w:rsidR="004C0995" w:rsidRPr="00070E0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C0995" w:rsidRPr="00070E02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070E02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C0995" w:rsidRPr="00070E02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7" w:name="P889"/>
      <w:bookmarkEnd w:id="157"/>
      <w:r w:rsidRPr="00070E02">
        <w:rPr>
          <w:rFonts w:ascii="Times New Roman" w:hAnsi="Times New Roman" w:cs="Times New Roman"/>
          <w:sz w:val="24"/>
          <w:szCs w:val="24"/>
        </w:rPr>
        <w:t xml:space="preserve">&lt;1&gt; Указывается в случае заключения Дополнительного </w:t>
      </w:r>
      <w:hyperlink w:anchor="P1585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соглашения</w:t>
        </w:r>
      </w:hyperlink>
      <w:r w:rsidRPr="00070E02">
        <w:rPr>
          <w:rFonts w:ascii="Times New Roman" w:hAnsi="Times New Roman" w:cs="Times New Roman"/>
          <w:sz w:val="24"/>
          <w:szCs w:val="24"/>
        </w:rPr>
        <w:t xml:space="preserve"> к соглашению.</w:t>
      </w:r>
    </w:p>
    <w:p w:rsidR="004C0995" w:rsidRPr="00070E02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8" w:name="P890"/>
      <w:bookmarkEnd w:id="158"/>
      <w:r w:rsidRPr="00070E02">
        <w:rPr>
          <w:rFonts w:ascii="Times New Roman" w:hAnsi="Times New Roman" w:cs="Times New Roman"/>
          <w:sz w:val="24"/>
          <w:szCs w:val="24"/>
        </w:rPr>
        <w:t>&lt;2&gt;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4C0995" w:rsidRPr="00070E02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9" w:name="P891"/>
      <w:bookmarkEnd w:id="159"/>
      <w:r w:rsidRPr="00070E02">
        <w:rPr>
          <w:rFonts w:ascii="Times New Roman" w:hAnsi="Times New Roman" w:cs="Times New Roman"/>
          <w:sz w:val="24"/>
          <w:szCs w:val="24"/>
        </w:rPr>
        <w:t xml:space="preserve">&lt;3&gt; Указывается в случае внесения изменения в план-график перечисления Субсидии, при этом в </w:t>
      </w:r>
      <w:hyperlink w:anchor="P806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графах 8</w:t>
        </w:r>
      </w:hyperlink>
      <w:r w:rsidRPr="00070E0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807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9</w:t>
        </w:r>
      </w:hyperlink>
      <w:r w:rsidRPr="00070E02">
        <w:rPr>
          <w:rFonts w:ascii="Times New Roman" w:hAnsi="Times New Roman" w:cs="Times New Roman"/>
          <w:sz w:val="24"/>
          <w:szCs w:val="24"/>
        </w:rPr>
        <w:t xml:space="preserve"> настоящего плана-графика указываются изменения сумм, подлежащих перечислению: со знаком "плюс" при их увеличении и со знаком "минус" при их уменьшении.</w:t>
      </w:r>
    </w:p>
    <w:p w:rsidR="004C0995" w:rsidRPr="00070E02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0" w:name="P892"/>
      <w:bookmarkEnd w:id="160"/>
      <w:r w:rsidRPr="00070E02">
        <w:rPr>
          <w:rFonts w:ascii="Times New Roman" w:hAnsi="Times New Roman" w:cs="Times New Roman"/>
          <w:sz w:val="24"/>
          <w:szCs w:val="24"/>
        </w:rPr>
        <w:t xml:space="preserve">&lt;4&gt; Заполняется в случаях, если Порядком предоставления субсидии предусмотрено перечисление Субсидии в разрезе конкретных проектов (мероприятий) и если данные проекты (мероприятия) указаны в </w:t>
      </w:r>
      <w:hyperlink w:anchor="P98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пункте 1.1.1</w:t>
        </w:r>
      </w:hyperlink>
      <w:r w:rsidRPr="00070E02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4C0995" w:rsidRPr="00070E02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1" w:name="P893"/>
      <w:bookmarkEnd w:id="161"/>
      <w:r w:rsidRPr="00070E02">
        <w:rPr>
          <w:rFonts w:ascii="Times New Roman" w:hAnsi="Times New Roman" w:cs="Times New Roman"/>
          <w:sz w:val="24"/>
          <w:szCs w:val="24"/>
        </w:rPr>
        <w:t xml:space="preserve">&lt;5&gt; Указывается в соответствии с </w:t>
      </w:r>
      <w:hyperlink w:anchor="P105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пунктом 2.1</w:t>
        </w:r>
      </w:hyperlink>
      <w:r w:rsidRPr="00070E02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4C0995" w:rsidRPr="00070E02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2" w:name="P894"/>
      <w:bookmarkEnd w:id="162"/>
      <w:r w:rsidRPr="00070E02">
        <w:rPr>
          <w:rFonts w:ascii="Times New Roman" w:hAnsi="Times New Roman" w:cs="Times New Roman"/>
          <w:sz w:val="24"/>
          <w:szCs w:val="24"/>
        </w:rPr>
        <w:t>&lt;6&gt; Указываются конкретные сроки перечисления Субсидии Получателю.</w:t>
      </w:r>
    </w:p>
    <w:p w:rsidR="004C0995" w:rsidRPr="00070E02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3" w:name="P895"/>
      <w:bookmarkEnd w:id="163"/>
      <w:r w:rsidRPr="00070E02">
        <w:rPr>
          <w:rFonts w:ascii="Times New Roman" w:hAnsi="Times New Roman" w:cs="Times New Roman"/>
          <w:sz w:val="24"/>
          <w:szCs w:val="24"/>
        </w:rPr>
        <w:t>&lt;7&gt; Заполняется по решению Администрации, иного органа (организации) для отражения сумм, подлежащих перечислению в связи с реализацией нормативных правовых актов Президента Российской Федерации и Правительства Российской Федерации, а также иных сумм.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Приложение N 3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Типовой форме соглашения (договора)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о предоставлении 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субсидии некоммерческой организации,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не являющейся государственным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(муниципальным) учреждением,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утвержденной приказом Департамента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финансов администрации городского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округа город Бор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 26.01.2018 г.</w:t>
      </w:r>
      <w:r w:rsidRPr="007B0113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 xml:space="preserve"> 5н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Приложение N ___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Соглашению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от _______ N ____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070E02" w:rsidRDefault="004C0995" w:rsidP="00AE76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64" w:name="P915"/>
      <w:bookmarkEnd w:id="164"/>
      <w:r w:rsidRPr="00070E02">
        <w:rPr>
          <w:rFonts w:ascii="Times New Roman" w:hAnsi="Times New Roman" w:cs="Times New Roman"/>
          <w:sz w:val="24"/>
          <w:szCs w:val="24"/>
        </w:rPr>
        <w:t xml:space="preserve">ПОКАЗАТЕЛИ РЕЗУЛЬТАТИВНОСТИ ПРЕДОСТАВЛЕНИЯ СУБСИДИИ </w:t>
      </w:r>
      <w:hyperlink w:anchor="P955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4C0995" w:rsidRPr="00070E02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077"/>
        <w:gridCol w:w="1361"/>
        <w:gridCol w:w="1871"/>
        <w:gridCol w:w="1077"/>
        <w:gridCol w:w="1134"/>
        <w:gridCol w:w="1531"/>
      </w:tblGrid>
      <w:tr w:rsidR="004C0995" w:rsidRPr="00070E02">
        <w:tc>
          <w:tcPr>
            <w:tcW w:w="510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077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w:anchor="P956" w:history="1">
              <w:r w:rsidRPr="00070E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361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(мероприятия) </w:t>
            </w:r>
            <w:hyperlink w:anchor="P957" w:history="1">
              <w:r w:rsidRPr="00070E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48" w:type="dxa"/>
            <w:gridSpan w:val="2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070E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/Единица измерения</w:t>
            </w:r>
          </w:p>
        </w:tc>
        <w:tc>
          <w:tcPr>
            <w:tcW w:w="1134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531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Срок, на который запланировано достижение показателя</w:t>
            </w:r>
          </w:p>
        </w:tc>
      </w:tr>
      <w:tr w:rsidR="004C0995" w:rsidRPr="00070E02">
        <w:tc>
          <w:tcPr>
            <w:tcW w:w="51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77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5" w:name="P926"/>
            <w:bookmarkEnd w:id="165"/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6" w:name="P930"/>
            <w:bookmarkEnd w:id="166"/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1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C0995" w:rsidRPr="00070E02">
        <w:tc>
          <w:tcPr>
            <w:tcW w:w="51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51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995" w:rsidRPr="00070E02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070E02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C0995" w:rsidRPr="00070E02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7" w:name="P955"/>
      <w:bookmarkEnd w:id="167"/>
      <w:r w:rsidRPr="00070E02">
        <w:rPr>
          <w:rFonts w:ascii="Times New Roman" w:hAnsi="Times New Roman" w:cs="Times New Roman"/>
          <w:sz w:val="24"/>
          <w:szCs w:val="24"/>
        </w:rPr>
        <w:t xml:space="preserve">&lt;1&gt;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 В случае если Правилами предоставления субсидии устанавливаются иные показатели в соответствии с </w:t>
      </w:r>
      <w:hyperlink w:anchor="P171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пунктом 4.1.5.2</w:t>
        </w:r>
      </w:hyperlink>
      <w:r w:rsidRPr="00070E02">
        <w:rPr>
          <w:rFonts w:ascii="Times New Roman" w:hAnsi="Times New Roman" w:cs="Times New Roman"/>
          <w:sz w:val="24"/>
          <w:szCs w:val="24"/>
        </w:rPr>
        <w:t>, соглашения данные показатели указываются в настоящем приложении.</w:t>
      </w:r>
    </w:p>
    <w:p w:rsidR="004C0995" w:rsidRPr="00070E02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8" w:name="P956"/>
      <w:bookmarkEnd w:id="168"/>
      <w:r w:rsidRPr="00070E02">
        <w:rPr>
          <w:rFonts w:ascii="Times New Roman" w:hAnsi="Times New Roman" w:cs="Times New Roman"/>
          <w:sz w:val="24"/>
          <w:szCs w:val="24"/>
        </w:rPr>
        <w:t>&lt;2&gt; В случае если Субсидия предоставляется на финансовое обеспечение (возмещение затрат) на оказание общественно полезной услуги, указывается информация о показателях объема и (или) качества оказания общественно полезной услуги.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69" w:name="P957"/>
      <w:bookmarkEnd w:id="169"/>
      <w:r w:rsidRPr="00070E02">
        <w:rPr>
          <w:rFonts w:ascii="Times New Roman" w:hAnsi="Times New Roman" w:cs="Times New Roman"/>
          <w:sz w:val="24"/>
          <w:szCs w:val="24"/>
        </w:rPr>
        <w:t>&lt;3&gt; Заполняется в случаях, если Порядком предоставления субсидии предусмотрено перечисление Субсидии в разрезе конкретных проектов (мероприятий) и если данные проекты (мероприятия</w:t>
      </w:r>
      <w:r w:rsidRPr="007B0113">
        <w:rPr>
          <w:rFonts w:ascii="Times New Roman" w:hAnsi="Times New Roman" w:cs="Times New Roman"/>
        </w:rPr>
        <w:t xml:space="preserve">) указаны в </w:t>
      </w:r>
      <w:hyperlink w:anchor="P98" w:history="1">
        <w:r w:rsidRPr="007B0113">
          <w:rPr>
            <w:rFonts w:ascii="Times New Roman" w:hAnsi="Times New Roman" w:cs="Times New Roman"/>
            <w:color w:val="0000FF"/>
          </w:rPr>
          <w:t>пункте 1.1.1</w:t>
        </w:r>
      </w:hyperlink>
      <w:r w:rsidRPr="007B0113">
        <w:rPr>
          <w:rFonts w:ascii="Times New Roman" w:hAnsi="Times New Roman" w:cs="Times New Roman"/>
        </w:rPr>
        <w:t xml:space="preserve"> соглашения.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Приложение N 4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Типовой форме соглашения (договора)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 предоставлении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субсидии некоммерческой организации,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не являющейся государственным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(муниципальным) учреждением,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утвержденной приказом Департамента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финансов администрации городского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округа город Бор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 26.01.2018 г.   </w:t>
      </w:r>
      <w:r w:rsidRPr="007B0113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 xml:space="preserve"> 5н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Приложение N ___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Соглашению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от _______ N ____</w:t>
      </w:r>
    </w:p>
    <w:p w:rsidR="004C0995" w:rsidRPr="00070E02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70" w:name="P977"/>
      <w:bookmarkEnd w:id="170"/>
      <w:r w:rsidRPr="00070E02">
        <w:rPr>
          <w:rFonts w:ascii="Times New Roman" w:hAnsi="Times New Roman" w:cs="Times New Roman"/>
          <w:sz w:val="24"/>
          <w:szCs w:val="24"/>
        </w:rPr>
        <w:t xml:space="preserve">                                 ОТЧЕТ </w:t>
      </w:r>
      <w:hyperlink w:anchor="P1023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 xml:space="preserve">            о достижении значений показателей результативности</w:t>
      </w: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 xml:space="preserve">                   предоставления Субсидии по состоянию</w:t>
      </w: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 xml:space="preserve">                         на ___________ 20__ года</w:t>
      </w: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___________________________________________________</w:t>
      </w: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>Периодичность:          ____________________</w:t>
      </w:r>
    </w:p>
    <w:p w:rsidR="004C0995" w:rsidRPr="00070E02" w:rsidRDefault="004C0995" w:rsidP="00AE76A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794"/>
        <w:gridCol w:w="1191"/>
        <w:gridCol w:w="1587"/>
        <w:gridCol w:w="680"/>
        <w:gridCol w:w="1077"/>
        <w:gridCol w:w="1757"/>
        <w:gridCol w:w="850"/>
        <w:gridCol w:w="680"/>
      </w:tblGrid>
      <w:tr w:rsidR="004C0995" w:rsidRPr="00070E02">
        <w:tc>
          <w:tcPr>
            <w:tcW w:w="454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94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w:anchor="P1024" w:history="1">
              <w:r w:rsidRPr="00070E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91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(мероприятия) </w:t>
            </w:r>
            <w:hyperlink w:anchor="P1025" w:history="1">
              <w:r w:rsidRPr="00070E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267" w:type="dxa"/>
            <w:gridSpan w:val="2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070E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/Единица измерения</w:t>
            </w:r>
          </w:p>
        </w:tc>
        <w:tc>
          <w:tcPr>
            <w:tcW w:w="1077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значение показателя </w:t>
            </w:r>
            <w:hyperlink w:anchor="P1026" w:history="1">
              <w:r w:rsidRPr="00070E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757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850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  <w:tc>
          <w:tcPr>
            <w:tcW w:w="680" w:type="dxa"/>
            <w:vMerge w:val="restart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4C0995" w:rsidRPr="00070E02">
        <w:tc>
          <w:tcPr>
            <w:tcW w:w="454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8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77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4C0995" w:rsidRPr="00070E02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070E02">
        <w:tc>
          <w:tcPr>
            <w:tcW w:w="454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7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7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1" w:name="P1001"/>
            <w:bookmarkEnd w:id="171"/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C0995" w:rsidRPr="00070E02">
        <w:tc>
          <w:tcPr>
            <w:tcW w:w="45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C0995" w:rsidRPr="00070E02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995" w:rsidRPr="00070E02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>Руководитель Получателя  ___________ _________   _____________________</w:t>
      </w: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>(уполномоченное лицо)    (должность) (подпись)   (расшифровка подписи)</w:t>
      </w: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>Исполнитель          _______________  _______________  _________</w:t>
      </w: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 xml:space="preserve">                       (должность)         (ФИО)       (телефон)</w:t>
      </w: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4C0995" w:rsidRPr="00070E02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070E02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C0995" w:rsidRPr="00070E02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2" w:name="P1023"/>
      <w:bookmarkEnd w:id="172"/>
      <w:r w:rsidRPr="00070E02">
        <w:rPr>
          <w:rFonts w:ascii="Times New Roman" w:hAnsi="Times New Roman" w:cs="Times New Roman"/>
          <w:sz w:val="24"/>
          <w:szCs w:val="24"/>
        </w:rPr>
        <w:t>&lt;1&gt;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4C0995" w:rsidRPr="00070E02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3" w:name="P1024"/>
      <w:bookmarkEnd w:id="173"/>
      <w:r w:rsidRPr="00070E02">
        <w:rPr>
          <w:rFonts w:ascii="Times New Roman" w:hAnsi="Times New Roman" w:cs="Times New Roman"/>
          <w:sz w:val="24"/>
          <w:szCs w:val="24"/>
        </w:rPr>
        <w:t xml:space="preserve">&lt;2&gt; Наименование показателя, указываемого в настоящей таблице, должно соответствовать наименованию показателя, указанного в </w:t>
      </w:r>
      <w:hyperlink w:anchor="P926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графе 2</w:t>
        </w:r>
      </w:hyperlink>
      <w:r w:rsidRPr="00070E02">
        <w:rPr>
          <w:rFonts w:ascii="Times New Roman" w:hAnsi="Times New Roman" w:cs="Times New Roman"/>
          <w:sz w:val="24"/>
          <w:szCs w:val="24"/>
        </w:rPr>
        <w:t xml:space="preserve"> приложения N 3 к настоящей Типовой форме.</w:t>
      </w:r>
    </w:p>
    <w:p w:rsidR="004C0995" w:rsidRPr="00070E02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4" w:name="P1025"/>
      <w:bookmarkEnd w:id="174"/>
      <w:r w:rsidRPr="00070E02">
        <w:rPr>
          <w:rFonts w:ascii="Times New Roman" w:hAnsi="Times New Roman" w:cs="Times New Roman"/>
          <w:sz w:val="24"/>
          <w:szCs w:val="24"/>
        </w:rPr>
        <w:t xml:space="preserve">&lt;3&gt; Заполняется в случаях, если Порядком предоставления субсидии предусмотрено перечисление Субсидии в разрезе конкретных проектов (мероприятий) и если данные проекты (мероприятия) указаны в </w:t>
      </w:r>
      <w:hyperlink w:anchor="P98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пункте 1.1.1</w:t>
        </w:r>
      </w:hyperlink>
      <w:r w:rsidRPr="00070E02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4C0995" w:rsidRPr="00070E02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5" w:name="P1026"/>
      <w:bookmarkEnd w:id="175"/>
      <w:r w:rsidRPr="00070E02">
        <w:rPr>
          <w:rFonts w:ascii="Times New Roman" w:hAnsi="Times New Roman" w:cs="Times New Roman"/>
          <w:sz w:val="24"/>
          <w:szCs w:val="24"/>
        </w:rPr>
        <w:t xml:space="preserve">&lt;4&gt; Плановое значение показателя, указываемого в настоящей таблице, должно соответствовать плановому значению показателя, указанного в </w:t>
      </w:r>
      <w:hyperlink w:anchor="P930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графе 6</w:t>
        </w:r>
      </w:hyperlink>
      <w:r w:rsidRPr="00070E02">
        <w:rPr>
          <w:rFonts w:ascii="Times New Roman" w:hAnsi="Times New Roman" w:cs="Times New Roman"/>
          <w:sz w:val="24"/>
          <w:szCs w:val="24"/>
        </w:rPr>
        <w:t xml:space="preserve"> приложения N 3 к настоящей Типовой форме.</w:t>
      </w:r>
    </w:p>
    <w:p w:rsidR="004C0995" w:rsidRPr="00070E02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Приложение N 5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Типовой форме соглашения (договора)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 предоставлении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субсидии некоммерческой организации,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не являющейся государственным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(муниципальным) учреждением,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утвержденной приказом Департамена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финансов администрации городского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округа город Бор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  26.01.2018 г. </w:t>
      </w:r>
      <w:r w:rsidRPr="007B0113">
        <w:rPr>
          <w:rFonts w:ascii="Times New Roman" w:hAnsi="Times New Roman" w:cs="Times New Roman"/>
        </w:rPr>
        <w:t xml:space="preserve">  N</w:t>
      </w:r>
      <w:r>
        <w:rPr>
          <w:rFonts w:ascii="Times New Roman" w:hAnsi="Times New Roman" w:cs="Times New Roman"/>
        </w:rPr>
        <w:t xml:space="preserve"> 5н</w:t>
      </w:r>
    </w:p>
    <w:p w:rsidR="004C0995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</w:p>
    <w:p w:rsidR="004C0995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Приложение N ___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Соглашению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от _______ N ____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76" w:name="P1046"/>
      <w:bookmarkEnd w:id="176"/>
      <w:r w:rsidRPr="00070E02">
        <w:rPr>
          <w:rFonts w:ascii="Times New Roman" w:hAnsi="Times New Roman" w:cs="Times New Roman"/>
          <w:sz w:val="24"/>
          <w:szCs w:val="24"/>
        </w:rPr>
        <w:t xml:space="preserve">                             Отчет о расходах,</w:t>
      </w: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 xml:space="preserve">     источником финансового обеспечения которых является Субсидия </w:t>
      </w:r>
      <w:hyperlink w:anchor="P1300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0E02">
        <w:rPr>
          <w:rFonts w:ascii="Times New Roman" w:hAnsi="Times New Roman" w:cs="Times New Roman"/>
          <w:sz w:val="24"/>
          <w:szCs w:val="24"/>
        </w:rPr>
        <w:t xml:space="preserve">                     на "__" ____________ 20__ г. </w:t>
      </w:r>
      <w:hyperlink w:anchor="P1301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Наименование Получателя ___________________________________________________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Периодичность: квартальная, годовая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Единица измерения: рубль (с точностью до второго десятичного знака)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737"/>
        <w:gridCol w:w="1417"/>
        <w:gridCol w:w="850"/>
        <w:gridCol w:w="1417"/>
      </w:tblGrid>
      <w:tr w:rsidR="004C0995" w:rsidRPr="007B0113">
        <w:tc>
          <w:tcPr>
            <w:tcW w:w="4649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37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Код </w:t>
            </w:r>
            <w:hyperlink w:anchor="P1302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  <w:r w:rsidRPr="007B0113">
              <w:rPr>
                <w:rFonts w:ascii="Times New Roman" w:hAnsi="Times New Roman" w:cs="Times New Roman"/>
              </w:rPr>
              <w:t xml:space="preserve"> строки</w:t>
            </w:r>
          </w:p>
        </w:tc>
        <w:tc>
          <w:tcPr>
            <w:tcW w:w="1417" w:type="dxa"/>
            <w:vMerge w:val="restart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 xml:space="preserve">Код направления расходования Субсидии </w:t>
            </w:r>
            <w:hyperlink w:anchor="P1303" w:history="1">
              <w:r w:rsidRPr="007B011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2267" w:type="dxa"/>
            <w:gridSpan w:val="2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Сумма</w:t>
            </w:r>
          </w:p>
        </w:tc>
      </w:tr>
      <w:tr w:rsidR="004C0995" w:rsidRPr="007B0113">
        <w:tc>
          <w:tcPr>
            <w:tcW w:w="4649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C0995" w:rsidRPr="007B0113" w:rsidRDefault="004C0995" w:rsidP="00BD4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отчетный период</w:t>
            </w:r>
          </w:p>
        </w:tc>
        <w:tc>
          <w:tcPr>
            <w:tcW w:w="141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нарастающим итогом с начала года</w:t>
            </w: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5</w:t>
            </w: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Остаток субсидии на начало года, всего: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77" w:name="P1066"/>
            <w:bookmarkEnd w:id="177"/>
            <w:r w:rsidRPr="007B01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 том числе:</w:t>
            </w:r>
          </w:p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потребность в котором подтверждена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подлежащий возврату в бюджет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 том числе:</w:t>
            </w:r>
          </w:p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из  бюджета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firstLine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возврат дебиторской задолженности прошлых лет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78" w:name="P1093"/>
            <w:bookmarkEnd w:id="178"/>
            <w:r w:rsidRPr="007B0113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средства, полученные при возврате займов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проценты за пользование займами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firstLine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иные доходы в форме штрафов и пеней, источником финансового обеспечения которых являлись средства субсидии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 том числе:</w:t>
            </w:r>
          </w:p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Выплаты персоналу, всего: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Закупка работ и услуг, всего: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Перечисление средств в качестве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850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Перечисление средств в целях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0620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Перечисление средств в целях предоставления грантов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Перечисление средств в целях предоставления займов (микрозаймов)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0810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0820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Возвращено в бюджет, всего: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 том числе:</w:t>
            </w:r>
          </w:p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израсходованных не по целевому назначению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Остаток Субсидии на конец отчетного периода, всего: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79" w:name="P1275"/>
            <w:bookmarkEnd w:id="179"/>
            <w:r w:rsidRPr="007B011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в том числе:</w:t>
            </w:r>
          </w:p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требуется в направлении на те же цели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7B0113">
        <w:tc>
          <w:tcPr>
            <w:tcW w:w="4649" w:type="dxa"/>
          </w:tcPr>
          <w:p w:rsidR="004C0995" w:rsidRPr="007B0113" w:rsidRDefault="004C0995" w:rsidP="00BD4033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подлежит возврату в федеральный бюджет</w:t>
            </w:r>
          </w:p>
        </w:tc>
        <w:tc>
          <w:tcPr>
            <w:tcW w:w="73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0" w:name="P1286"/>
            <w:bookmarkEnd w:id="180"/>
            <w:r w:rsidRPr="007B0113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011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4C0995" w:rsidRPr="007B011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0995" w:rsidRPr="007B0113" w:rsidRDefault="004C0995" w:rsidP="00AE76A2">
      <w:pPr>
        <w:pStyle w:val="ConsPlusNormal"/>
        <w:jc w:val="center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Руководитель Получателя  ___________ _________   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(уполномоченное лицо)    (должность) (подпись)   (расшифровка подписи)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Исполнитель          _______________  _______________  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(должность)         (ФИО)       (телефон)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"__" _________ 20__ г.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--------------------------------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81" w:name="P1300"/>
      <w:bookmarkEnd w:id="181"/>
      <w:r w:rsidRPr="007B0113">
        <w:rPr>
          <w:rFonts w:ascii="Times New Roman" w:hAnsi="Times New Roman" w:cs="Times New Roman"/>
        </w:rPr>
        <w:t>&lt;1&gt;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82" w:name="P1301"/>
      <w:bookmarkEnd w:id="182"/>
      <w:r w:rsidRPr="007B0113">
        <w:rPr>
          <w:rFonts w:ascii="Times New Roman" w:hAnsi="Times New Roman" w:cs="Times New Roman"/>
        </w:rPr>
        <w:t>&lt;2&gt; Настоящий отчет составляется нарастающим итогом с начала текущего финансового года.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83" w:name="P1302"/>
      <w:bookmarkEnd w:id="183"/>
      <w:r w:rsidRPr="007B0113">
        <w:rPr>
          <w:rFonts w:ascii="Times New Roman" w:hAnsi="Times New Roman" w:cs="Times New Roman"/>
        </w:rPr>
        <w:t xml:space="preserve">&lt;3&gt; </w:t>
      </w:r>
      <w:hyperlink w:anchor="P1066" w:history="1">
        <w:r w:rsidRPr="007B0113">
          <w:rPr>
            <w:rFonts w:ascii="Times New Roman" w:hAnsi="Times New Roman" w:cs="Times New Roman"/>
            <w:color w:val="0000FF"/>
          </w:rPr>
          <w:t>Строки 100</w:t>
        </w:r>
      </w:hyperlink>
      <w:r w:rsidRPr="007B0113">
        <w:rPr>
          <w:rFonts w:ascii="Times New Roman" w:hAnsi="Times New Roman" w:cs="Times New Roman"/>
        </w:rPr>
        <w:t xml:space="preserve"> - </w:t>
      </w:r>
      <w:hyperlink w:anchor="P1093" w:history="1">
        <w:r w:rsidRPr="007B0113">
          <w:rPr>
            <w:rFonts w:ascii="Times New Roman" w:hAnsi="Times New Roman" w:cs="Times New Roman"/>
            <w:color w:val="0000FF"/>
          </w:rPr>
          <w:t>220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1275" w:history="1">
        <w:r w:rsidRPr="007B0113">
          <w:rPr>
            <w:rFonts w:ascii="Times New Roman" w:hAnsi="Times New Roman" w:cs="Times New Roman"/>
            <w:color w:val="0000FF"/>
          </w:rPr>
          <w:t>500</w:t>
        </w:r>
      </w:hyperlink>
      <w:r w:rsidRPr="007B0113">
        <w:rPr>
          <w:rFonts w:ascii="Times New Roman" w:hAnsi="Times New Roman" w:cs="Times New Roman"/>
        </w:rPr>
        <w:t xml:space="preserve"> - </w:t>
      </w:r>
      <w:hyperlink w:anchor="P1286" w:history="1">
        <w:r w:rsidRPr="007B0113">
          <w:rPr>
            <w:rFonts w:ascii="Times New Roman" w:hAnsi="Times New Roman" w:cs="Times New Roman"/>
            <w:color w:val="0000FF"/>
          </w:rPr>
          <w:t>520</w:t>
        </w:r>
      </w:hyperlink>
      <w:r w:rsidRPr="007B0113">
        <w:rPr>
          <w:rFonts w:ascii="Times New Roman" w:hAnsi="Times New Roman" w:cs="Times New Roman"/>
        </w:rPr>
        <w:t xml:space="preserve"> не предусматриваются в настоящем 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84" w:name="P1303"/>
      <w:bookmarkEnd w:id="184"/>
      <w:r w:rsidRPr="007B0113">
        <w:rPr>
          <w:rFonts w:ascii="Times New Roman" w:hAnsi="Times New Roman" w:cs="Times New Roman"/>
        </w:rPr>
        <w:t>&lt;4&gt; Коды направлений расходования Субсидии, указываемые в настоящем отчете, должны соответствовать кодам, указанным в Сведениях.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rPr>
          <w:rFonts w:ascii="Times New Roman" w:hAnsi="Times New Roman" w:cs="Times New Roman"/>
        </w:rPr>
        <w:sectPr w:rsidR="004C0995" w:rsidRPr="007B0113">
          <w:pgSz w:w="11905" w:h="16838"/>
          <w:pgMar w:top="1134" w:right="850" w:bottom="1134" w:left="1701" w:header="0" w:footer="0" w:gutter="0"/>
          <w:cols w:space="720"/>
        </w:sectPr>
      </w:pPr>
    </w:p>
    <w:p w:rsidR="004C0995" w:rsidRPr="007B0113" w:rsidRDefault="004C0995" w:rsidP="00AE76A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Приложение N 6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Типовой форме соглашения (договора)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о предоставлении 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субсидии некоммерческой организации,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не являющейся государственным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(муниципальным) учреждением,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утвержденной приказом Департамента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финансов администрации городского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округа город Бор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  26.01.2018 г</w:t>
      </w:r>
      <w:r w:rsidRPr="007B0113">
        <w:rPr>
          <w:rFonts w:ascii="Times New Roman" w:hAnsi="Times New Roman" w:cs="Times New Roman"/>
        </w:rPr>
        <w:t xml:space="preserve">     N</w:t>
      </w:r>
      <w:r>
        <w:rPr>
          <w:rFonts w:ascii="Times New Roman" w:hAnsi="Times New Roman" w:cs="Times New Roman"/>
        </w:rPr>
        <w:t xml:space="preserve"> 5н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Приложение N ___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Соглашению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от _______ N ____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(Рекомендуемый образец)</w:t>
      </w:r>
    </w:p>
    <w:p w:rsidR="004C0995" w:rsidRPr="00070E02" w:rsidRDefault="004C0995" w:rsidP="00AE76A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C0995" w:rsidRPr="00070E02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85" w:name="P1325"/>
      <w:bookmarkEnd w:id="185"/>
      <w:r w:rsidRPr="00070E02">
        <w:rPr>
          <w:rFonts w:ascii="Times New Roman" w:hAnsi="Times New Roman" w:cs="Times New Roman"/>
          <w:sz w:val="24"/>
          <w:szCs w:val="24"/>
        </w:rPr>
        <w:t xml:space="preserve">                    РАСЧЕТ РАЗМЕРА ШТРАФНЫХ САНКЦИЙ </w:t>
      </w:r>
      <w:hyperlink w:anchor="P1387" w:history="1">
        <w:r w:rsidRPr="00070E02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4C0995" w:rsidRPr="00070E02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0"/>
        <w:gridCol w:w="737"/>
        <w:gridCol w:w="850"/>
        <w:gridCol w:w="680"/>
        <w:gridCol w:w="624"/>
        <w:gridCol w:w="1304"/>
        <w:gridCol w:w="1304"/>
        <w:gridCol w:w="821"/>
        <w:gridCol w:w="900"/>
        <w:gridCol w:w="900"/>
        <w:gridCol w:w="900"/>
        <w:gridCol w:w="1620"/>
      </w:tblGrid>
      <w:tr w:rsidR="004C0995" w:rsidRPr="00070E02">
        <w:tc>
          <w:tcPr>
            <w:tcW w:w="520" w:type="dxa"/>
            <w:vMerge w:val="restart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737" w:type="dxa"/>
            <w:vMerge w:val="restart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P1388" w:history="1">
              <w:r w:rsidRPr="00C80F43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850" w:type="dxa"/>
            <w:vMerge w:val="restart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 xml:space="preserve">Наименование проекта (мероприятия) </w:t>
            </w:r>
            <w:hyperlink w:anchor="P1389" w:history="1">
              <w:r w:rsidRPr="00C80F43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1304" w:type="dxa"/>
            <w:gridSpan w:val="2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13" w:history="1">
              <w:r w:rsidRPr="00C80F43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1304" w:type="dxa"/>
            <w:vMerge w:val="restart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 xml:space="preserve">Плановое значение показателя результативности (иного показателя) </w:t>
            </w:r>
            <w:hyperlink w:anchor="P1390" w:history="1">
              <w:r w:rsidRPr="00C80F4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1304" w:type="dxa"/>
            <w:vMerge w:val="restart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 xml:space="preserve">Достигнутое значение показателя результативности (иного показателя) </w:t>
            </w:r>
            <w:hyperlink w:anchor="P1391" w:history="1">
              <w:r w:rsidRPr="00C80F43">
                <w:rPr>
                  <w:rFonts w:ascii="Times New Roman" w:hAnsi="Times New Roman" w:cs="Times New Roman"/>
                  <w:color w:val="0000FF"/>
                </w:rPr>
                <w:t>&lt;5&gt;</w:t>
              </w:r>
            </w:hyperlink>
          </w:p>
        </w:tc>
        <w:tc>
          <w:tcPr>
            <w:tcW w:w="1721" w:type="dxa"/>
            <w:gridSpan w:val="2"/>
            <w:vMerge w:val="restart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Объем Субсидии, (тыс. руб.)</w:t>
            </w:r>
          </w:p>
        </w:tc>
        <w:tc>
          <w:tcPr>
            <w:tcW w:w="1800" w:type="dxa"/>
            <w:gridSpan w:val="2"/>
            <w:vMerge w:val="restart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 xml:space="preserve">Корректирующие коэффициенты </w:t>
            </w:r>
            <w:hyperlink w:anchor="P1392" w:history="1">
              <w:r w:rsidRPr="00C80F43"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</w:p>
        </w:tc>
        <w:tc>
          <w:tcPr>
            <w:tcW w:w="1620" w:type="dxa"/>
            <w:vMerge w:val="restart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Размер штрафных санкций (тыс. руб)</w:t>
            </w:r>
          </w:p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 xml:space="preserve">(1 - </w:t>
            </w:r>
            <w:hyperlink w:anchor="P1349" w:history="1">
              <w:r w:rsidRPr="00C80F43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C80F43">
              <w:rPr>
                <w:rFonts w:ascii="Times New Roman" w:hAnsi="Times New Roman" w:cs="Times New Roman"/>
              </w:rPr>
              <w:t xml:space="preserve"> </w:t>
            </w:r>
            <w:r w:rsidRPr="00A15615">
              <w:rPr>
                <w:rFonts w:ascii="Times New Roman" w:hAnsi="Times New Roman" w:cs="Times New Roman"/>
              </w:rPr>
              <w:pict>
                <v:shape id="_x0000_i1025" style="width:9pt;height:9pt" coordsize="" o:spt="100" adj="0,,0" path="al10800,10800@8@8@4@6,10800,10800,10800,10800@9@7l@30@31@17@18@24@25@15@16@32@33xe" filled="f" stroked="f">
                  <v:stroke joinstyle="miter"/>
                  <v:imagedata r:id="rId14" o:title=""/>
                  <v:formulas>
                    <v:f eqn="val #1"/>
                    <v:f eqn="val #0"/>
                    <v:f eqn="sum #1 0 #0"/>
                    <v:f eqn="val 10800"/>
                    <v:f eqn="sum 0 0 #1"/>
                    <v:f eqn="sumangle @2 360 0"/>
                    <v:f eqn="if @2 @2 @5"/>
                    <v:f eqn="sum 0 0 @6"/>
                    <v:f eqn="val #2"/>
                    <v:f eqn="sum 0 0 #0"/>
                    <v:f eqn="sum #2 0 2700"/>
                    <v:f eqn="cos @10 #1"/>
                    <v:f eqn="sin @10 #1"/>
                    <v:f eqn="cos 13500 #1"/>
                    <v:f eqn="sin 13500 #1"/>
                    <v:f eqn="sum @11 10800 0"/>
                    <v:f eqn="sum @12 10800 0"/>
                    <v:f eqn="sum @13 10800 0"/>
                    <v:f eqn="sum @14 10800 0"/>
                    <v:f eqn="prod #2 1 2"/>
                    <v:f eqn="sum @19 5400 0"/>
                    <v:f eqn="cos @20 #1"/>
                    <v:f eqn="sin @20 #1"/>
                    <v:f eqn="sum @21 10800 0"/>
                    <v:f eqn="sum @12 @23 @22"/>
                    <v:f eqn="sum @22 @23 @11"/>
                    <v:f eqn="cos 10800 #1"/>
                    <v:f eqn="sin 10800 #1"/>
                    <v:f eqn="cos #2 #1"/>
                    <v:f eqn="sin #2 #1"/>
                    <v:f eqn="sum @26 10800 0"/>
                    <v:f eqn="sum @27 10800 0"/>
                    <v:f eqn="sum @28 10800 0"/>
                    <v:f eqn="sum @29 10800 0"/>
                    <v:f eqn="sum @19 5400 0"/>
                    <v:f eqn="cos @34 #0"/>
                    <v:f eqn="sin @34 #0"/>
                    <v:f eqn="mid #0 #1"/>
                    <v:f eqn="sumangle @37 180 0"/>
                    <v:f eqn="if @2 @37 @38"/>
                    <v:f eqn="cos 10800 @39"/>
                    <v:f eqn="sin 10800 @39"/>
                    <v:f eqn="cos #2 @39"/>
                    <v:f eqn="sin #2 @39"/>
                    <v:f eqn="sum @40 10800 0"/>
                    <v:f eqn="sum @41 10800 0"/>
                    <v:f eqn="sum @42 10800 0"/>
                    <v:f eqn="sum @43 10800 0"/>
                    <v:f eqn="sum @35 10800 0"/>
                    <v:f eqn="sum @36 10800 0"/>
                  </v:formulas>
                  <v:path o:connecttype="segments" o:connectlocs="@44,@45;@48,@49;@46,@47;@17,@18;@24,@25;@15,@16" textboxrect="3163,3163,18437,18437"/>
                  <v:handles>
                    <v:h position="@3,#0" polar="10800,10800"/>
                    <v:h position="#2,#1" polar="10800,10800" radiusrange="0,10800"/>
                  </v:handles>
                </v:shape>
              </w:pict>
            </w:r>
            <w:r w:rsidRPr="00C80F43">
              <w:rPr>
                <w:rFonts w:ascii="Times New Roman" w:hAnsi="Times New Roman" w:cs="Times New Roman"/>
              </w:rPr>
              <w:t xml:space="preserve"> </w:t>
            </w:r>
            <w:hyperlink w:anchor="P1348" w:history="1">
              <w:r w:rsidRPr="00C80F43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C80F43">
              <w:rPr>
                <w:rFonts w:ascii="Times New Roman" w:hAnsi="Times New Roman" w:cs="Times New Roman"/>
              </w:rPr>
              <w:t xml:space="preserve">) x </w:t>
            </w:r>
            <w:hyperlink w:anchor="P1350" w:history="1">
              <w:r w:rsidRPr="00C80F43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C80F43">
              <w:rPr>
                <w:rFonts w:ascii="Times New Roman" w:hAnsi="Times New Roman" w:cs="Times New Roman"/>
              </w:rPr>
              <w:t xml:space="preserve"> </w:t>
            </w:r>
            <w:hyperlink w:anchor="P1351" w:history="1">
              <w:r w:rsidRPr="00C80F43">
                <w:rPr>
                  <w:rFonts w:ascii="Times New Roman" w:hAnsi="Times New Roman" w:cs="Times New Roman"/>
                  <w:color w:val="0000FF"/>
                </w:rPr>
                <w:t>(гр. 9)</w:t>
              </w:r>
            </w:hyperlink>
            <w:r w:rsidRPr="00C80F43">
              <w:rPr>
                <w:rFonts w:ascii="Times New Roman" w:hAnsi="Times New Roman" w:cs="Times New Roman"/>
              </w:rPr>
              <w:t xml:space="preserve"> x </w:t>
            </w:r>
            <w:hyperlink w:anchor="P1352" w:history="1">
              <w:r w:rsidRPr="00C80F43">
                <w:rPr>
                  <w:rFonts w:ascii="Times New Roman" w:hAnsi="Times New Roman" w:cs="Times New Roman"/>
                  <w:color w:val="0000FF"/>
                </w:rPr>
                <w:t>гр. 10</w:t>
              </w:r>
            </w:hyperlink>
            <w:r w:rsidRPr="00C80F43">
              <w:rPr>
                <w:rFonts w:ascii="Times New Roman" w:hAnsi="Times New Roman" w:cs="Times New Roman"/>
              </w:rPr>
              <w:t xml:space="preserve"> </w:t>
            </w:r>
            <w:hyperlink w:anchor="P1353" w:history="1">
              <w:r w:rsidRPr="00C80F43">
                <w:rPr>
                  <w:rFonts w:ascii="Times New Roman" w:hAnsi="Times New Roman" w:cs="Times New Roman"/>
                  <w:color w:val="0000FF"/>
                </w:rPr>
                <w:t>(гр. 11)</w:t>
              </w:r>
            </w:hyperlink>
          </w:p>
        </w:tc>
      </w:tr>
      <w:tr w:rsidR="004C0995" w:rsidRPr="00070E02">
        <w:trPr>
          <w:trHeight w:val="517"/>
        </w:trPr>
        <w:tc>
          <w:tcPr>
            <w:tcW w:w="520" w:type="dxa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 w:val="restart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24" w:type="dxa"/>
            <w:vMerge w:val="restart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304" w:type="dxa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995" w:rsidRPr="00070E02">
        <w:tc>
          <w:tcPr>
            <w:tcW w:w="520" w:type="dxa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0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Израсходовано Получателем</w:t>
            </w:r>
          </w:p>
        </w:tc>
        <w:tc>
          <w:tcPr>
            <w:tcW w:w="90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90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620" w:type="dxa"/>
            <w:vMerge/>
          </w:tcPr>
          <w:p w:rsidR="004C0995" w:rsidRPr="00C80F43" w:rsidRDefault="004C0995" w:rsidP="00BD4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995" w:rsidRPr="00070E02">
        <w:tc>
          <w:tcPr>
            <w:tcW w:w="52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4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4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6" w:name="P1348"/>
            <w:bookmarkEnd w:id="186"/>
            <w:r w:rsidRPr="00C80F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7" w:name="P1349"/>
            <w:bookmarkEnd w:id="187"/>
            <w:r w:rsidRPr="00C80F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1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8" w:name="P1350"/>
            <w:bookmarkEnd w:id="188"/>
            <w:r w:rsidRPr="00C80F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9" w:name="P1351"/>
            <w:bookmarkEnd w:id="189"/>
            <w:r w:rsidRPr="00C80F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0" w:name="P1352"/>
            <w:bookmarkEnd w:id="190"/>
            <w:r w:rsidRPr="00C80F4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1" w:name="P1353"/>
            <w:bookmarkEnd w:id="191"/>
            <w:r w:rsidRPr="00C80F4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2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0F43">
              <w:rPr>
                <w:rFonts w:ascii="Times New Roman" w:hAnsi="Times New Roman" w:cs="Times New Roman"/>
              </w:rPr>
              <w:t>12</w:t>
            </w:r>
          </w:p>
        </w:tc>
      </w:tr>
      <w:tr w:rsidR="004C0995" w:rsidRPr="00070E02">
        <w:tc>
          <w:tcPr>
            <w:tcW w:w="52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4C0995" w:rsidRPr="00C80F43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0995" w:rsidRPr="00070E02">
        <w:tc>
          <w:tcPr>
            <w:tcW w:w="52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:rsidR="004C0995" w:rsidRPr="00070E02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995" w:rsidRDefault="004C0995" w:rsidP="00AE76A2">
      <w:pPr>
        <w:rPr>
          <w:rFonts w:ascii="Times New Roman" w:hAnsi="Times New Roman" w:cs="Times New Roman"/>
        </w:rPr>
      </w:pPr>
    </w:p>
    <w:p w:rsidR="004C0995" w:rsidRPr="007B0113" w:rsidRDefault="004C0995" w:rsidP="00C80F4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C80F43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Руководитель          ___________ _________   _____________________</w:t>
      </w:r>
    </w:p>
    <w:p w:rsidR="004C0995" w:rsidRPr="007B0113" w:rsidRDefault="004C0995" w:rsidP="00C80F43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(уполномоченное лицо) (должность) (подпись)   (расшифровка подписи)</w:t>
      </w:r>
    </w:p>
    <w:p w:rsidR="004C0995" w:rsidRPr="007B0113" w:rsidRDefault="004C0995" w:rsidP="00C80F43">
      <w:pPr>
        <w:pStyle w:val="ConsPlusNonformat"/>
        <w:jc w:val="both"/>
        <w:rPr>
          <w:rFonts w:ascii="Times New Roman" w:hAnsi="Times New Roman" w:cs="Times New Roman"/>
        </w:rPr>
      </w:pPr>
    </w:p>
    <w:p w:rsidR="004C0995" w:rsidRPr="007B0113" w:rsidRDefault="004C0995" w:rsidP="00C80F43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Исполнитель          _______________  _______________  _________</w:t>
      </w:r>
    </w:p>
    <w:p w:rsidR="004C0995" w:rsidRPr="007B0113" w:rsidRDefault="004C0995" w:rsidP="00C80F43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(должность)         (ФИО)       (телефон)</w:t>
      </w:r>
    </w:p>
    <w:p w:rsidR="004C0995" w:rsidRPr="007B0113" w:rsidRDefault="004C0995" w:rsidP="00C80F4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C80F4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--------------------------------</w:t>
      </w:r>
    </w:p>
    <w:p w:rsidR="004C0995" w:rsidRPr="007B0113" w:rsidRDefault="004C0995" w:rsidP="00AE76A2">
      <w:pPr>
        <w:rPr>
          <w:rFonts w:ascii="Times New Roman" w:hAnsi="Times New Roman" w:cs="Times New Roman"/>
        </w:rPr>
        <w:sectPr w:rsidR="004C0995" w:rsidRPr="007B011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92" w:name="P1387"/>
      <w:bookmarkEnd w:id="192"/>
      <w:r w:rsidRPr="007B0113">
        <w:rPr>
          <w:rFonts w:ascii="Times New Roman" w:hAnsi="Times New Roman" w:cs="Times New Roman"/>
        </w:rPr>
        <w:t>&lt;1&gt;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93" w:name="P1388"/>
      <w:bookmarkEnd w:id="193"/>
      <w:r w:rsidRPr="007B0113">
        <w:rPr>
          <w:rFonts w:ascii="Times New Roman" w:hAnsi="Times New Roman" w:cs="Times New Roman"/>
        </w:rPr>
        <w:t xml:space="preserve">&lt;2&gt; Наименование показателя, указываемого в настоящей таблице должно соответствовать наименованию показателя, указанного в </w:t>
      </w:r>
      <w:hyperlink w:anchor="P926" w:history="1">
        <w:r w:rsidRPr="007B0113">
          <w:rPr>
            <w:rFonts w:ascii="Times New Roman" w:hAnsi="Times New Roman" w:cs="Times New Roman"/>
            <w:color w:val="0000FF"/>
          </w:rPr>
          <w:t>графе 2</w:t>
        </w:r>
      </w:hyperlink>
      <w:r w:rsidRPr="007B0113">
        <w:rPr>
          <w:rFonts w:ascii="Times New Roman" w:hAnsi="Times New Roman" w:cs="Times New Roman"/>
        </w:rPr>
        <w:t xml:space="preserve"> приложения N 3 к настоящей Типовой форме.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94" w:name="P1389"/>
      <w:bookmarkEnd w:id="194"/>
      <w:r w:rsidRPr="007B0113">
        <w:rPr>
          <w:rFonts w:ascii="Times New Roman" w:hAnsi="Times New Roman" w:cs="Times New Roman"/>
        </w:rPr>
        <w:t xml:space="preserve">&lt;3&gt; Заполняется в случаях, если Порядком предоставления субсидии предусмотрено перечисление Субсидии в разрезе конкретных проектов (мероприятий), и если данные проекты (мероприятия) указаны в </w:t>
      </w:r>
      <w:hyperlink w:anchor="P98" w:history="1">
        <w:r w:rsidRPr="007B0113">
          <w:rPr>
            <w:rFonts w:ascii="Times New Roman" w:hAnsi="Times New Roman" w:cs="Times New Roman"/>
            <w:color w:val="0000FF"/>
          </w:rPr>
          <w:t>пункте 1.1.1</w:t>
        </w:r>
      </w:hyperlink>
      <w:r w:rsidRPr="007B0113">
        <w:rPr>
          <w:rFonts w:ascii="Times New Roman" w:hAnsi="Times New Roman" w:cs="Times New Roman"/>
        </w:rPr>
        <w:t xml:space="preserve"> соглашения.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95" w:name="P1390"/>
      <w:bookmarkEnd w:id="195"/>
      <w:r w:rsidRPr="007B0113">
        <w:rPr>
          <w:rFonts w:ascii="Times New Roman" w:hAnsi="Times New Roman" w:cs="Times New Roman"/>
        </w:rPr>
        <w:t xml:space="preserve">&lt;4&gt; Плановое значение показателя, указываемого в настоящей таблице должно соответствовать плановому значению показателя, указанного в </w:t>
      </w:r>
      <w:hyperlink w:anchor="P930" w:history="1">
        <w:r w:rsidRPr="007B0113">
          <w:rPr>
            <w:rFonts w:ascii="Times New Roman" w:hAnsi="Times New Roman" w:cs="Times New Roman"/>
            <w:color w:val="0000FF"/>
          </w:rPr>
          <w:t>графе 6</w:t>
        </w:r>
      </w:hyperlink>
      <w:r w:rsidRPr="007B0113">
        <w:rPr>
          <w:rFonts w:ascii="Times New Roman" w:hAnsi="Times New Roman" w:cs="Times New Roman"/>
        </w:rPr>
        <w:t xml:space="preserve"> приложения N 3 к настоящей Типовой форме.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96" w:name="P1391"/>
      <w:bookmarkEnd w:id="196"/>
      <w:r w:rsidRPr="007B0113">
        <w:rPr>
          <w:rFonts w:ascii="Times New Roman" w:hAnsi="Times New Roman" w:cs="Times New Roman"/>
        </w:rPr>
        <w:t xml:space="preserve">&lt;5&gt; Достигнутое значение показателя, указываемого в настоящей таблице должно соответствовать достигнутому значению показателя, указанного в </w:t>
      </w:r>
      <w:hyperlink w:anchor="P1001" w:history="1">
        <w:r w:rsidRPr="007B0113">
          <w:rPr>
            <w:rFonts w:ascii="Times New Roman" w:hAnsi="Times New Roman" w:cs="Times New Roman"/>
            <w:color w:val="0000FF"/>
          </w:rPr>
          <w:t>графе 7</w:t>
        </w:r>
      </w:hyperlink>
      <w:r w:rsidRPr="007B0113">
        <w:rPr>
          <w:rFonts w:ascii="Times New Roman" w:hAnsi="Times New Roman" w:cs="Times New Roman"/>
        </w:rPr>
        <w:t xml:space="preserve"> приложения N 4 к настоящей Типовой форме на соответствующую дату.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97" w:name="P1392"/>
      <w:bookmarkEnd w:id="197"/>
      <w:r w:rsidRPr="007B0113">
        <w:rPr>
          <w:rFonts w:ascii="Times New Roman" w:hAnsi="Times New Roman" w:cs="Times New Roman"/>
        </w:rPr>
        <w:t>&lt;6&gt; Заполняется при необходимости.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Приложение N 7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Типовой форме соглашения (договора)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о предоставлении 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субсидии некоммерческой организации,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не являющейся государственным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(муниципальным) учреждением,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утвержденной приказом Департамента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финансов администрации городского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округа город Бор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   26.01.2018   </w:t>
      </w:r>
      <w:r w:rsidRPr="007B0113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 xml:space="preserve"> 5н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(Рекомендуемый образец)</w:t>
      </w:r>
    </w:p>
    <w:p w:rsidR="004C0995" w:rsidRPr="007B0113" w:rsidRDefault="004C0995" w:rsidP="00AE76A2">
      <w:pPr>
        <w:pStyle w:val="ConsPlusNormal"/>
        <w:jc w:val="right"/>
        <w:rPr>
          <w:rFonts w:ascii="Times New Roman" w:hAnsi="Times New Roman" w:cs="Times New Roman"/>
        </w:rPr>
      </w:pPr>
    </w:p>
    <w:p w:rsidR="004C0995" w:rsidRPr="004D0A70" w:rsidRDefault="004C0995" w:rsidP="00AE76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98" w:name="P1410"/>
      <w:bookmarkEnd w:id="198"/>
      <w:r w:rsidRPr="004D0A70">
        <w:rPr>
          <w:rFonts w:ascii="Times New Roman" w:hAnsi="Times New Roman" w:cs="Times New Roman"/>
          <w:sz w:val="24"/>
          <w:szCs w:val="24"/>
        </w:rPr>
        <w:t>ДОГОВОР</w:t>
      </w:r>
    </w:p>
    <w:p w:rsidR="004C0995" w:rsidRPr="004D0A70" w:rsidRDefault="004C0995" w:rsidP="00AE76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 xml:space="preserve">об оказании общественно полезной(ых) услуги(г) </w:t>
      </w:r>
      <w:hyperlink w:anchor="P1556" w:history="1">
        <w:r w:rsidRPr="004D0A7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4C0995" w:rsidRPr="004D0A70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4D0A70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 xml:space="preserve">                    г. ________________________________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           </w:t>
      </w:r>
      <w:r w:rsidRPr="007B0113">
        <w:rPr>
          <w:rFonts w:ascii="Times New Roman" w:hAnsi="Times New Roman" w:cs="Times New Roman"/>
        </w:rPr>
        <w:t>(место заключения договора)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"__" _________________ 20__ г.              </w:t>
      </w: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7B0113">
        <w:rPr>
          <w:rFonts w:ascii="Times New Roman" w:hAnsi="Times New Roman" w:cs="Times New Roman"/>
        </w:rPr>
        <w:t xml:space="preserve">        N 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(дата заключения договора)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Pr="007B0113">
        <w:rPr>
          <w:rFonts w:ascii="Times New Roman" w:hAnsi="Times New Roman" w:cs="Times New Roman"/>
        </w:rPr>
        <w:t>(номер договора)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__________________________________________________________________________,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(наименование некоммерческой организации, не являющейся государственным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и муниципальным учреждением)</w:t>
      </w:r>
    </w:p>
    <w:p w:rsidR="004C0995" w:rsidRPr="004D0A70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именуемый(ая)     в       дальнейшем      "Исполнитель",       в       лице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__________________________________________________________________________,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(наименование должности, а также фамилия, имя, отчество (при наличии)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лица, представляющего Исполнителя, или уполномоченного им лица)</w:t>
      </w:r>
    </w:p>
    <w:p w:rsidR="004C0995" w:rsidRPr="004D0A70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</w:t>
      </w:r>
    </w:p>
    <w:p w:rsidR="004C0995" w:rsidRPr="004D0A70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(реквизиты учредительных документов некоммерческой организации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(за исключением государственного и муниципального учреждения),</w:t>
      </w:r>
    </w:p>
    <w:p w:rsidR="004C0995" w:rsidRPr="004D0A70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Pr="004D0A70">
        <w:rPr>
          <w:rFonts w:ascii="Times New Roman" w:hAnsi="Times New Roman" w:cs="Times New Roman"/>
          <w:sz w:val="24"/>
          <w:szCs w:val="24"/>
        </w:rPr>
        <w:t>доверенности)</w:t>
      </w:r>
      <w:r>
        <w:rPr>
          <w:rFonts w:ascii="Times New Roman" w:hAnsi="Times New Roman" w:cs="Times New Roman"/>
          <w:sz w:val="24"/>
          <w:szCs w:val="24"/>
        </w:rPr>
        <w:t xml:space="preserve"> с одной стороны, и__</w:t>
      </w:r>
      <w:r w:rsidRPr="004D0A70">
        <w:rPr>
          <w:rFonts w:ascii="Times New Roman" w:hAnsi="Times New Roman" w:cs="Times New Roman"/>
          <w:sz w:val="24"/>
          <w:szCs w:val="24"/>
        </w:rPr>
        <w:t>_____________________________________________,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   </w:t>
      </w:r>
      <w:r w:rsidRPr="007B0113">
        <w:rPr>
          <w:rFonts w:ascii="Times New Roman" w:hAnsi="Times New Roman" w:cs="Times New Roman"/>
        </w:rPr>
        <w:t>(фамилия, имя, отчество (при наличии), наименование</w:t>
      </w:r>
      <w:r>
        <w:rPr>
          <w:rFonts w:ascii="Times New Roman" w:hAnsi="Times New Roman" w:cs="Times New Roman"/>
        </w:rPr>
        <w:t xml:space="preserve"> </w:t>
      </w:r>
      <w:r w:rsidRPr="007B0113">
        <w:rPr>
          <w:rFonts w:ascii="Times New Roman" w:hAnsi="Times New Roman" w:cs="Times New Roman"/>
        </w:rPr>
        <w:t xml:space="preserve">и реквизиты документа физического лица </w:t>
      </w:r>
      <w:r>
        <w:rPr>
          <w:rFonts w:ascii="Times New Roman" w:hAnsi="Times New Roman" w:cs="Times New Roman"/>
        </w:rPr>
        <w:t>–</w:t>
      </w:r>
      <w:r w:rsidRPr="007B0113">
        <w:rPr>
          <w:rFonts w:ascii="Times New Roman" w:hAnsi="Times New Roman" w:cs="Times New Roman"/>
        </w:rPr>
        <w:t xml:space="preserve"> потребителя</w:t>
      </w:r>
      <w:r>
        <w:rPr>
          <w:rFonts w:ascii="Times New Roman" w:hAnsi="Times New Roman" w:cs="Times New Roman"/>
        </w:rPr>
        <w:t xml:space="preserve"> </w:t>
      </w:r>
      <w:r w:rsidRPr="007B0113">
        <w:rPr>
          <w:rFonts w:ascii="Times New Roman" w:hAnsi="Times New Roman" w:cs="Times New Roman"/>
        </w:rPr>
        <w:t xml:space="preserve"> общественно полезной услуги)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4D0A70">
        <w:rPr>
          <w:rFonts w:ascii="Times New Roman" w:hAnsi="Times New Roman" w:cs="Times New Roman"/>
          <w:sz w:val="24"/>
          <w:szCs w:val="24"/>
        </w:rPr>
        <w:t>приживающий(ая) по адресу</w:t>
      </w:r>
      <w:r w:rsidRPr="007B0113">
        <w:rPr>
          <w:rFonts w:ascii="Times New Roman" w:hAnsi="Times New Roman" w:cs="Times New Roman"/>
        </w:rPr>
        <w:t>: _______________________________________________,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7B0113">
        <w:rPr>
          <w:rFonts w:ascii="Times New Roman" w:hAnsi="Times New Roman" w:cs="Times New Roman"/>
        </w:rPr>
        <w:t>(адрес места жительства физического лица -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7B0113">
        <w:rPr>
          <w:rFonts w:ascii="Times New Roman" w:hAnsi="Times New Roman" w:cs="Times New Roman"/>
        </w:rPr>
        <w:t>потребителя общественно полезной услуги)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4D0A70">
        <w:rPr>
          <w:rFonts w:ascii="Times New Roman" w:hAnsi="Times New Roman" w:cs="Times New Roman"/>
          <w:sz w:val="24"/>
          <w:szCs w:val="24"/>
        </w:rPr>
        <w:t xml:space="preserve">именуемый(ая) в дальнейшем "Потребитель", в лице </w:t>
      </w:r>
      <w:hyperlink w:anchor="P1557" w:history="1">
        <w:r w:rsidRPr="004D0A70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7B0113">
        <w:rPr>
          <w:rFonts w:ascii="Times New Roman" w:hAnsi="Times New Roman" w:cs="Times New Roman"/>
        </w:rPr>
        <w:t xml:space="preserve"> 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__________________________________________________________________________,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(фамилия, имя, отчество (при наличии), наименование и реквизиты документа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законного представителя Потребителя)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4D0A70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Pr="007B0113">
        <w:rPr>
          <w:rFonts w:ascii="Times New Roman" w:hAnsi="Times New Roman" w:cs="Times New Roman"/>
        </w:rPr>
        <w:t xml:space="preserve"> ________________________________________________,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7B0113">
        <w:rPr>
          <w:rFonts w:ascii="Times New Roman" w:hAnsi="Times New Roman" w:cs="Times New Roman"/>
        </w:rPr>
        <w:t xml:space="preserve"> (основание правомочия)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4D0A70">
        <w:rPr>
          <w:rFonts w:ascii="Times New Roman" w:hAnsi="Times New Roman" w:cs="Times New Roman"/>
          <w:sz w:val="24"/>
          <w:szCs w:val="24"/>
        </w:rPr>
        <w:t>проживающего по адресу</w:t>
      </w:r>
      <w:r w:rsidRPr="007B0113">
        <w:rPr>
          <w:rFonts w:ascii="Times New Roman" w:hAnsi="Times New Roman" w:cs="Times New Roman"/>
        </w:rPr>
        <w:t>: ___________________________________________________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7B0113">
        <w:rPr>
          <w:rFonts w:ascii="Times New Roman" w:hAnsi="Times New Roman" w:cs="Times New Roman"/>
        </w:rPr>
        <w:t>(указывается адрес места жительства законного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7B0113">
        <w:rPr>
          <w:rFonts w:ascii="Times New Roman" w:hAnsi="Times New Roman" w:cs="Times New Roman"/>
        </w:rPr>
        <w:t>представителя Потребителя)</w:t>
      </w:r>
    </w:p>
    <w:p w:rsidR="004C0995" w:rsidRPr="004D0A70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с  другой стороны, далее именуемые "Стороны", заключили настоящий Договор о</w:t>
      </w:r>
    </w:p>
    <w:p w:rsidR="004C0995" w:rsidRPr="004D0A70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нижеследующем.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4D0A70" w:rsidRDefault="004C0995" w:rsidP="00AE76A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I. Предмет Договора</w:t>
      </w:r>
    </w:p>
    <w:p w:rsidR="004C0995" w:rsidRPr="004D0A70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4D0A70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 xml:space="preserve">    1.1.  Потребитель поручает, а Исполнитель обязуется оказать общественно</w:t>
      </w:r>
    </w:p>
    <w:p w:rsidR="004C0995" w:rsidRPr="004D0A70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полезную(ые) услугу(и) Потребителю ________________________________________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7B0113">
        <w:rPr>
          <w:rFonts w:ascii="Times New Roman" w:hAnsi="Times New Roman" w:cs="Times New Roman"/>
        </w:rPr>
        <w:t>(наименования(е) общественно</w:t>
      </w:r>
      <w:r>
        <w:rPr>
          <w:rFonts w:ascii="Times New Roman" w:hAnsi="Times New Roman" w:cs="Times New Roman"/>
        </w:rPr>
        <w:t xml:space="preserve">    </w:t>
      </w:r>
      <w:r w:rsidRPr="007B0113">
        <w:rPr>
          <w:rFonts w:ascii="Times New Roman" w:hAnsi="Times New Roman" w:cs="Times New Roman"/>
        </w:rPr>
        <w:t>полезных(ой) услуг(и)</w:t>
      </w:r>
    </w:p>
    <w:p w:rsidR="004C0995" w:rsidRPr="004D0A70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0113">
        <w:rPr>
          <w:rFonts w:ascii="Times New Roman" w:hAnsi="Times New Roman" w:cs="Times New Roman"/>
        </w:rPr>
        <w:t>(</w:t>
      </w:r>
      <w:r w:rsidRPr="004D0A70">
        <w:rPr>
          <w:rFonts w:ascii="Times New Roman" w:hAnsi="Times New Roman" w:cs="Times New Roman"/>
          <w:sz w:val="24"/>
          <w:szCs w:val="24"/>
        </w:rPr>
        <w:t>далее - Услуга), а Потребитель обязуется оплачивать Услугу, за 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0A70">
        <w:rPr>
          <w:rFonts w:ascii="Times New Roman" w:hAnsi="Times New Roman" w:cs="Times New Roman"/>
          <w:sz w:val="24"/>
          <w:szCs w:val="24"/>
        </w:rPr>
        <w:t>случаев,   когда   нормативным   правовым  актом,  устанавливающим  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0A70">
        <w:rPr>
          <w:rFonts w:ascii="Times New Roman" w:hAnsi="Times New Roman" w:cs="Times New Roman"/>
          <w:sz w:val="24"/>
          <w:szCs w:val="24"/>
        </w:rPr>
        <w:t>(стандарт)  оказания Услуги, а при отсутствии такого нормативного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0A70">
        <w:rPr>
          <w:rFonts w:ascii="Times New Roman" w:hAnsi="Times New Roman" w:cs="Times New Roman"/>
          <w:sz w:val="24"/>
          <w:szCs w:val="24"/>
        </w:rPr>
        <w:t>акта - требования к оказанию Услуги, устанавливаемые главным распорядителем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0A70">
        <w:rPr>
          <w:rFonts w:ascii="Times New Roman" w:hAnsi="Times New Roman" w:cs="Times New Roman"/>
          <w:sz w:val="24"/>
          <w:szCs w:val="24"/>
        </w:rPr>
        <w:t>как  получателем  бюджетных  средств,  предусмотрено  предоставление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0A70">
        <w:rPr>
          <w:rFonts w:ascii="Times New Roman" w:hAnsi="Times New Roman" w:cs="Times New Roman"/>
          <w:sz w:val="24"/>
          <w:szCs w:val="24"/>
        </w:rPr>
        <w:t>бесплатно.</w:t>
      </w:r>
    </w:p>
    <w:p w:rsidR="004C0995" w:rsidRPr="004D0A70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1.2. Сроки и условия предоставления конкретной Услуги устанавливаются в соответствии со сроками и условиями, предусмотренными порядком оказания Услуги.</w:t>
      </w:r>
    </w:p>
    <w:p w:rsidR="004C0995" w:rsidRPr="004D0A70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 xml:space="preserve">    1.3. Услуга оказывается _______________________________________________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7B0113">
        <w:rPr>
          <w:rFonts w:ascii="Times New Roman" w:hAnsi="Times New Roman" w:cs="Times New Roman"/>
        </w:rPr>
        <w:t xml:space="preserve"> (местонахождение Стороны или объекта,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7B0113">
        <w:rPr>
          <w:rFonts w:ascii="Times New Roman" w:hAnsi="Times New Roman" w:cs="Times New Roman"/>
        </w:rPr>
        <w:t xml:space="preserve"> в отношении которого оказывается Услуга, иное)</w:t>
      </w:r>
    </w:p>
    <w:p w:rsidR="004C0995" w:rsidRPr="004D0A70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 xml:space="preserve">1.4. По результатам оказания Услуг Исполнитель представляет Потребителю акт сдачи-приемки оказанных Услуг в 2 экземплярах, подписанный Исполнителем, составленный по форме, согласованной Сторонами, который является неотъемлемой частью настоящего Договора. </w:t>
      </w:r>
      <w:hyperlink w:anchor="P1558" w:history="1">
        <w:r w:rsidRPr="004D0A70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4D0A70" w:rsidRDefault="004C0995" w:rsidP="00AE76A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 xml:space="preserve">II. Порядок оказания Услуги </w:t>
      </w:r>
      <w:hyperlink w:anchor="P1559" w:history="1">
        <w:r w:rsidRPr="004D0A70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</w:p>
    <w:p w:rsidR="004C0995" w:rsidRPr="004D0A70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4D0A70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2.1. Услуга оказывается: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2.1.1. _______________________________________________________________;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2.1.2. _______________________________________________________________.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D0A70">
        <w:rPr>
          <w:rFonts w:ascii="Times New Roman" w:hAnsi="Times New Roman" w:cs="Times New Roman"/>
          <w:sz w:val="24"/>
          <w:szCs w:val="24"/>
        </w:rPr>
        <w:t>2.2. Качество Услуги и ее результат должен соответствовать следующим обязательным требованиям</w:t>
      </w:r>
      <w:r w:rsidRPr="007B0113">
        <w:rPr>
          <w:rFonts w:ascii="Times New Roman" w:hAnsi="Times New Roman" w:cs="Times New Roman"/>
        </w:rPr>
        <w:t>: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2.2.1. _______________________________________________________________;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2.2.2. _______________________________________________________________.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4D0A70" w:rsidRDefault="004C0995" w:rsidP="00AE76A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 xml:space="preserve">III. Взаимодействие Сторон </w:t>
      </w:r>
      <w:hyperlink w:anchor="P1560" w:history="1">
        <w:r w:rsidRPr="004D0A70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</w:p>
    <w:p w:rsidR="004C0995" w:rsidRPr="004D0A70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4D0A70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3.1. Исполнитель обязуется: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3.1.1. предоставлять Потребителю Услугу надлежащего качества в соответствии с порядком оказания Услуги и настоящим Договором;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3.1.2. предоставлять бесплатно в доступной форме Потребителю (законному представителю Потребителя) информацию о его правах и обязанностях, о видах Услуги, которые оказываются Потребителю бесплатно, сроках, порядке и об условиях предоставления;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3.1.3. использовать информацию о Потребителе в соответствии с установленными законодательством Российской Федерации в области персональных данных требованиями о защите персональных данных;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3.1.4. своевременно и в письменной форме информировать Потребителя об изменении порядка и условий предоставления Услуги, оказываемой в соответствии с настоящим Договором;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3.1.5. вести учет Услуг, оказанных Потребителю.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3.2. Исполнитель вправе: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3.2.1. отказать в предоставлении Услуги Потребителю в случае нарушения им условий настоящего Договора;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3.2.2. получать от Потребителя информацию (сведения, документы), необходимую для выполнения своих обязательств по настоящему Договору. В случае непредставления либо неполного предоставления Потребителем такой информации (сведений, документов), Исполнитель вправе приостановить исполнение своих обязательств по настоящему Договору до предоставления требуемой информации (сведений, документов).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3.3. Исполнитель не вправе передавать исполнение обязательств по настоящему Договору третьим лицам.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3.4. Потребитель (законный представитель Потребителя) обязан: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3.4.1. соблюдать сроки и условия, предусмотренные настоящим Договором;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3.4.2. представлять сведения и документы, необходимые для предоставления Услуги, предусмотренные порядком оказания Услуги;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3.4.3. своевременно информировать Исполнителя об изменении обстоятельств, обусловливающих потребность в оказании Услуги;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3.4.4. информировать в письменной форме Исполнителя о возникновении (изменении) обстоятельств, влекущих изменение (расторжение) настоящего Договора;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3.4.5. уведомлять в письменной форме Исполнителя об отказе от получения Услуги, предусмотренной настоящим Договором;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3.4.6. соблюдать порядок (стандарт) оказания Услуги, установленный нормативным правовым актом, устанавливающим порядок (стандарт) оказания Услуги, а при отсутствии такого нормативного правового акта - требования к оказанию Услуги, устанавливаемые главным распорядителем как получателем бюджетных средств;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3.4.7. сообщать Исполнителю о выявленных нарушениях порядка оказания Услуги.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3.5. Потребитель (законный представитель Потребителя) вправе: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3.5.1. получать бесплатно в доступной форме информации о своих правах и обязанностях, о видах Услуг, которые оказываются Потребителю бесплатно, сроках, порядке и об условиях их предоставления;</w:t>
      </w:r>
    </w:p>
    <w:p w:rsidR="004C0995" w:rsidRPr="004D0A70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3.5.2. потребовать расторжения настоящего Договора при нарушении Исполнителем условий настоящего Договора.</w:t>
      </w:r>
    </w:p>
    <w:p w:rsidR="004C0995" w:rsidRPr="004D0A70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4D0A70" w:rsidRDefault="004C0995" w:rsidP="00AE76A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D0A70">
        <w:rPr>
          <w:rFonts w:ascii="Times New Roman" w:hAnsi="Times New Roman" w:cs="Times New Roman"/>
          <w:sz w:val="24"/>
          <w:szCs w:val="24"/>
        </w:rPr>
        <w:t>IV. Стоимость Услуги</w:t>
      </w:r>
    </w:p>
    <w:p w:rsidR="004C0995" w:rsidRPr="004D0A70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4D0A70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0113">
        <w:rPr>
          <w:rFonts w:ascii="Times New Roman" w:hAnsi="Times New Roman" w:cs="Times New Roman"/>
        </w:rPr>
        <w:t xml:space="preserve">    </w:t>
      </w:r>
      <w:r w:rsidRPr="004D0A70">
        <w:rPr>
          <w:rFonts w:ascii="Times New Roman" w:hAnsi="Times New Roman" w:cs="Times New Roman"/>
          <w:sz w:val="24"/>
          <w:szCs w:val="24"/>
        </w:rPr>
        <w:t>4.1.  Стоимость Услуги, предусмотренной настоящим Договором, составляет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4D0A70">
        <w:rPr>
          <w:rFonts w:ascii="Times New Roman" w:hAnsi="Times New Roman" w:cs="Times New Roman"/>
          <w:sz w:val="24"/>
          <w:szCs w:val="24"/>
        </w:rPr>
        <w:t>___________________________ рублей в _____________________________.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(указывается сумма)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7B0113">
        <w:rPr>
          <w:rFonts w:ascii="Times New Roman" w:hAnsi="Times New Roman" w:cs="Times New Roman"/>
        </w:rPr>
        <w:t>(месяц/квартал/полугодие/год)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    4.2. Потребитель осуществляет оплату Услуги ___________________________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7B0113">
        <w:rPr>
          <w:rFonts w:ascii="Times New Roman" w:hAnsi="Times New Roman" w:cs="Times New Roman"/>
        </w:rPr>
        <w:t>(указывается период оплаты,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__________________________________________________________________________.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срок оплаты, способ оплаты, либо указать, что Потребитель получает Услугу бесплатно)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F32CE" w:rsidRDefault="004C0995" w:rsidP="00AE76A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V. Ответственность Сторон </w:t>
      </w:r>
      <w:hyperlink w:anchor="P1561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</w:p>
    <w:p w:rsidR="004C0995" w:rsidRPr="007F32CE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7F32CE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5.1.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4C0995" w:rsidRPr="007F32CE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7F32CE" w:rsidRDefault="004C0995" w:rsidP="00AE76A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VI. Иные условия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F32CE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6.1. Иные условия по настоящему Договору: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    6.1.1. _______________________________________________________________;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    6.1.2. ___________________________________________________________.</w:t>
      </w:r>
      <w:r w:rsidRPr="007B0113">
        <w:rPr>
          <w:rFonts w:ascii="Times New Roman" w:hAnsi="Times New Roman" w:cs="Times New Roman"/>
        </w:rPr>
        <w:t xml:space="preserve"> </w:t>
      </w:r>
      <w:hyperlink w:anchor="P1562" w:history="1">
        <w:r w:rsidRPr="007B0113">
          <w:rPr>
            <w:rFonts w:ascii="Times New Roman" w:hAnsi="Times New Roman" w:cs="Times New Roman"/>
            <w:color w:val="0000FF"/>
          </w:rPr>
          <w:t>&lt;7&gt;</w:t>
        </w:r>
      </w:hyperlink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F32CE" w:rsidRDefault="004C0995" w:rsidP="00AE76A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VII. Заключительные положения </w:t>
      </w:r>
      <w:hyperlink w:anchor="P1563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&lt;8&gt;</w:t>
        </w:r>
      </w:hyperlink>
    </w:p>
    <w:p w:rsidR="004C0995" w:rsidRPr="007F32CE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7F32CE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7.1. 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4C0995" w:rsidRPr="007F32CE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7.2. Настоящий Договор вступает в силу со дня его подписания Сторонами (если иное не указано в Договоре) и действует до полного исполнения Сторонами своих обязательств по настоящему Договору.</w:t>
      </w:r>
    </w:p>
    <w:p w:rsidR="004C0995" w:rsidRPr="007F32CE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7.3. Настоящий договор может быть изменен в случае изменения порядка оказания Услуги </w:t>
      </w:r>
      <w:hyperlink w:anchor="P1564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&lt;9&gt;</w:t>
        </w:r>
      </w:hyperlink>
      <w:r w:rsidRPr="007F32CE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F32CE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7.4. Настоящий Договор может быть расторгнут по соглашению Сторон. По инициативе одной из Сторон настоящий Договор может быть расторгнут по основаниям, предусмотренным законодательством Российской Федерации.</w:t>
      </w:r>
    </w:p>
    <w:p w:rsidR="004C0995" w:rsidRPr="007F32CE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7.5. Настоящий Договор считается расторгнутым со дня письменного уведомления Исполнителем Потребителя об отказе от исполнения настоящего Договора, если иные сроки не установлены настоящим Договором </w:t>
      </w:r>
      <w:hyperlink w:anchor="P1565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&lt;10&gt;</w:t>
        </w:r>
      </w:hyperlink>
      <w:r w:rsidRPr="007F32CE">
        <w:rPr>
          <w:rFonts w:ascii="Times New Roman" w:hAnsi="Times New Roman" w:cs="Times New Roman"/>
          <w:sz w:val="24"/>
          <w:szCs w:val="24"/>
        </w:rPr>
        <w:t>.</w:t>
      </w:r>
    </w:p>
    <w:p w:rsidR="004C0995" w:rsidRPr="007F32CE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7.6. Договор составлен в двух экземплярах, имеющих равную юридическую силу.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F32CE" w:rsidRDefault="004C0995" w:rsidP="00AE76A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VIII. Адрес, реквизиты и подписи Сторон</w:t>
      </w:r>
    </w:p>
    <w:p w:rsidR="004C0995" w:rsidRPr="007F32CE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2"/>
        <w:gridCol w:w="4535"/>
      </w:tblGrid>
      <w:tr w:rsidR="004C0995" w:rsidRPr="007F32CE">
        <w:tc>
          <w:tcPr>
            <w:tcW w:w="4532" w:type="dxa"/>
          </w:tcPr>
          <w:p w:rsidR="004C0995" w:rsidRPr="007F32CE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4535" w:type="dxa"/>
          </w:tcPr>
          <w:p w:rsidR="004C0995" w:rsidRPr="007F32CE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Потребитель (законный представитель Потребителя)</w:t>
            </w:r>
          </w:p>
        </w:tc>
      </w:tr>
      <w:tr w:rsidR="004C0995" w:rsidRPr="007F32CE">
        <w:tc>
          <w:tcPr>
            <w:tcW w:w="4532" w:type="dxa"/>
          </w:tcPr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4535" w:type="dxa"/>
          </w:tcPr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Потребителя (законного представителя Потребителя)</w:t>
            </w:r>
          </w:p>
        </w:tc>
      </w:tr>
      <w:tr w:rsidR="004C0995" w:rsidRPr="007F32CE">
        <w:tc>
          <w:tcPr>
            <w:tcW w:w="4532" w:type="dxa"/>
            <w:tcBorders>
              <w:bottom w:val="nil"/>
            </w:tcBorders>
          </w:tcPr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15" w:history="1">
              <w:r w:rsidRPr="007F32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35" w:type="dxa"/>
            <w:vMerge w:val="restart"/>
          </w:tcPr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Данные документа, удостоверяющего личность Потребителя (законного представителя Потребителя)</w:t>
            </w:r>
          </w:p>
        </w:tc>
      </w:tr>
      <w:tr w:rsidR="004C0995" w:rsidRPr="007F32CE">
        <w:tc>
          <w:tcPr>
            <w:tcW w:w="4532" w:type="dxa"/>
            <w:tcBorders>
              <w:top w:val="nil"/>
            </w:tcBorders>
          </w:tcPr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1566" w:history="1">
              <w:r w:rsidRPr="007F32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&lt;11&gt;</w:t>
              </w:r>
            </w:hyperlink>
          </w:p>
        </w:tc>
        <w:tc>
          <w:tcPr>
            <w:tcW w:w="4535" w:type="dxa"/>
            <w:vMerge/>
          </w:tcPr>
          <w:p w:rsidR="004C0995" w:rsidRPr="007F32CE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7F32CE">
        <w:tblPrEx>
          <w:tblBorders>
            <w:insideH w:val="none" w:sz="0" w:space="0" w:color="auto"/>
          </w:tblBorders>
        </w:tblPrEx>
        <w:tc>
          <w:tcPr>
            <w:tcW w:w="4532" w:type="dxa"/>
            <w:tcBorders>
              <w:bottom w:val="nil"/>
            </w:tcBorders>
          </w:tcPr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535" w:type="dxa"/>
            <w:tcBorders>
              <w:bottom w:val="nil"/>
            </w:tcBorders>
          </w:tcPr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 xml:space="preserve">Место жительства </w:t>
            </w:r>
            <w:hyperlink w:anchor="P1567" w:history="1">
              <w:r w:rsidRPr="007F32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&lt;12&gt;</w:t>
              </w:r>
            </w:hyperlink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C0995" w:rsidRPr="007F32CE">
        <w:tblPrEx>
          <w:tblBorders>
            <w:insideH w:val="none" w:sz="0" w:space="0" w:color="auto"/>
          </w:tblBorders>
        </w:tblPrEx>
        <w:tc>
          <w:tcPr>
            <w:tcW w:w="4532" w:type="dxa"/>
            <w:tcBorders>
              <w:top w:val="nil"/>
            </w:tcBorders>
          </w:tcPr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7F32CE">
        <w:tc>
          <w:tcPr>
            <w:tcW w:w="4532" w:type="dxa"/>
          </w:tcPr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535" w:type="dxa"/>
          </w:tcPr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Платежные реквизиты (при наличии):</w:t>
            </w:r>
          </w:p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4C0995" w:rsidRPr="007F32CE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Расчетный (корреспондентский) счет</w:t>
            </w:r>
          </w:p>
        </w:tc>
      </w:tr>
      <w:tr w:rsidR="004C0995" w:rsidRPr="007F32CE">
        <w:tc>
          <w:tcPr>
            <w:tcW w:w="4532" w:type="dxa"/>
          </w:tcPr>
          <w:p w:rsidR="004C0995" w:rsidRPr="007F32CE" w:rsidRDefault="004C0995" w:rsidP="00BD40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___________/_____________</w:t>
            </w:r>
          </w:p>
          <w:p w:rsidR="004C0995" w:rsidRPr="007F32CE" w:rsidRDefault="004C0995" w:rsidP="00BD40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(ФИО)</w:t>
            </w:r>
          </w:p>
        </w:tc>
        <w:tc>
          <w:tcPr>
            <w:tcW w:w="4535" w:type="dxa"/>
          </w:tcPr>
          <w:p w:rsidR="004C0995" w:rsidRPr="007F32CE" w:rsidRDefault="004C0995" w:rsidP="00BD40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>___________/_____________</w:t>
            </w:r>
          </w:p>
          <w:p w:rsidR="004C0995" w:rsidRPr="007F32CE" w:rsidRDefault="004C0995" w:rsidP="00BD40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2CE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(ФИО)</w:t>
            </w:r>
          </w:p>
        </w:tc>
      </w:tr>
    </w:tbl>
    <w:p w:rsidR="004C0995" w:rsidRPr="007B0113" w:rsidRDefault="004C0995" w:rsidP="007F32CE">
      <w:pPr>
        <w:pStyle w:val="ConsPlusNormal"/>
        <w:jc w:val="both"/>
        <w:rPr>
          <w:rFonts w:ascii="Times New Roman" w:hAnsi="Times New Roman" w:cs="Times New Roman"/>
        </w:rPr>
      </w:pPr>
      <w:bookmarkStart w:id="199" w:name="P1556"/>
      <w:bookmarkEnd w:id="199"/>
      <w:r>
        <w:rPr>
          <w:rFonts w:ascii="Times New Roman" w:hAnsi="Times New Roman" w:cs="Times New Roman"/>
        </w:rPr>
        <w:t xml:space="preserve">          </w:t>
      </w:r>
      <w:r w:rsidRPr="007B0113">
        <w:rPr>
          <w:rFonts w:ascii="Times New Roman" w:hAnsi="Times New Roman" w:cs="Times New Roman"/>
        </w:rPr>
        <w:t>&lt;1&gt; Данное приложение включается в соглашение в случае принятия главным распорядителем как получателем бюджетных средств решения о необходимости заключения договора по рекомендуемому образцу.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00" w:name="P1557"/>
      <w:bookmarkEnd w:id="200"/>
      <w:r w:rsidRPr="007B0113">
        <w:rPr>
          <w:rFonts w:ascii="Times New Roman" w:hAnsi="Times New Roman" w:cs="Times New Roman"/>
        </w:rPr>
        <w:t>&lt;2&gt; Заполняется в случае заключения договора об оказании общественно полезной услуги (далее - Договор) с законным представителем физического лица - потребителя общественно полезной услуги.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01" w:name="P1558"/>
      <w:bookmarkEnd w:id="201"/>
      <w:r w:rsidRPr="007B0113">
        <w:rPr>
          <w:rFonts w:ascii="Times New Roman" w:hAnsi="Times New Roman" w:cs="Times New Roman"/>
        </w:rPr>
        <w:t>&lt;3&gt; Форма акта сдачи-приемки оказанной Услуги может устанавливаться Договором.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02" w:name="P1559"/>
      <w:bookmarkEnd w:id="202"/>
      <w:r w:rsidRPr="007B0113">
        <w:rPr>
          <w:rFonts w:ascii="Times New Roman" w:hAnsi="Times New Roman" w:cs="Times New Roman"/>
        </w:rPr>
        <w:t>&lt;4&gt; Заполняется в соответствии с нормативными правовыми актами, устанавливающими порядок (стандарт) оказания Услуги, а при отсутствии таких нормативных правовых актов - в соответствии с требованиями к оказанию Услуги, устанавливаемыми главным распорядителем как получателем бюджетных средств.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03" w:name="P1560"/>
      <w:bookmarkEnd w:id="203"/>
      <w:r w:rsidRPr="007B0113">
        <w:rPr>
          <w:rFonts w:ascii="Times New Roman" w:hAnsi="Times New Roman" w:cs="Times New Roman"/>
        </w:rPr>
        <w:t>&lt;5&gt; По соглашению Сторон настоящий раздел может быть дополнен иными условиями.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04" w:name="P1561"/>
      <w:bookmarkEnd w:id="204"/>
      <w:r w:rsidRPr="007B0113">
        <w:rPr>
          <w:rFonts w:ascii="Times New Roman" w:hAnsi="Times New Roman" w:cs="Times New Roman"/>
        </w:rPr>
        <w:t>&lt;6&gt; По соглашению Сторон настоящий раздел может быть дополнен иными условиями.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05" w:name="P1562"/>
      <w:bookmarkEnd w:id="205"/>
      <w:r w:rsidRPr="007B0113">
        <w:rPr>
          <w:rFonts w:ascii="Times New Roman" w:hAnsi="Times New Roman" w:cs="Times New Roman"/>
        </w:rPr>
        <w:t>&lt;7&gt; По соглашению Сторон настоящий раздел может быть дополнен иными условиями.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06" w:name="P1563"/>
      <w:bookmarkEnd w:id="206"/>
      <w:r w:rsidRPr="007B0113">
        <w:rPr>
          <w:rFonts w:ascii="Times New Roman" w:hAnsi="Times New Roman" w:cs="Times New Roman"/>
        </w:rPr>
        <w:t>&lt;8&gt; По соглашению Сторон настоящий раздел может быть дополнен иными условиями.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07" w:name="P1564"/>
      <w:bookmarkEnd w:id="207"/>
      <w:r w:rsidRPr="007B0113">
        <w:rPr>
          <w:rFonts w:ascii="Times New Roman" w:hAnsi="Times New Roman" w:cs="Times New Roman"/>
        </w:rPr>
        <w:t>&lt;9&gt; Предусматривается в случае, если это установлено Правилами предоставления субсидии.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08" w:name="P1565"/>
      <w:bookmarkEnd w:id="208"/>
      <w:r w:rsidRPr="007B0113">
        <w:rPr>
          <w:rFonts w:ascii="Times New Roman" w:hAnsi="Times New Roman" w:cs="Times New Roman"/>
        </w:rPr>
        <w:t>&lt;10&gt; Предусматривается в случае, если это установлено Правилами предоставления субсидии.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09" w:name="P1566"/>
      <w:bookmarkEnd w:id="209"/>
      <w:r w:rsidRPr="007B0113">
        <w:rPr>
          <w:rFonts w:ascii="Times New Roman" w:hAnsi="Times New Roman" w:cs="Times New Roman"/>
        </w:rPr>
        <w:t>&lt;11&gt; Для некоммерческих организаций, не являющихся государственными (муниципальными) учреждениями, расположенных на территории иностранных государств, вместо ИНН/КПП указывается код по реестру участников бюджетного процесса, а также юридических лиц, не являющихся участниками бюджетного процесса.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10" w:name="P1567"/>
      <w:bookmarkEnd w:id="210"/>
      <w:r w:rsidRPr="007B0113">
        <w:rPr>
          <w:rFonts w:ascii="Times New Roman" w:hAnsi="Times New Roman" w:cs="Times New Roman"/>
        </w:rPr>
        <w:t>&lt;12&gt; Для Потребителя.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02E15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Приложение N 8</w:t>
      </w:r>
    </w:p>
    <w:p w:rsidR="004C0995" w:rsidRPr="007B0113" w:rsidRDefault="004C0995" w:rsidP="00A02E15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к Типовой форме соглашения (договора)</w:t>
      </w:r>
    </w:p>
    <w:p w:rsidR="004C0995" w:rsidRPr="007B0113" w:rsidRDefault="004C0995" w:rsidP="00A02E15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о предоставлении </w:t>
      </w:r>
    </w:p>
    <w:p w:rsidR="004C0995" w:rsidRPr="007B0113" w:rsidRDefault="004C0995" w:rsidP="00A02E15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субсидии некоммерческой организации,</w:t>
      </w:r>
    </w:p>
    <w:p w:rsidR="004C0995" w:rsidRPr="007B0113" w:rsidRDefault="004C0995" w:rsidP="00A02E15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не являющейся государственным</w:t>
      </w:r>
    </w:p>
    <w:p w:rsidR="004C0995" w:rsidRPr="007B0113" w:rsidRDefault="004C0995" w:rsidP="00A02E15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(муниципальным) учреждением,</w:t>
      </w:r>
    </w:p>
    <w:p w:rsidR="004C0995" w:rsidRPr="007B0113" w:rsidRDefault="004C0995" w:rsidP="00A02E15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утвержденной приказом Департамента</w:t>
      </w:r>
    </w:p>
    <w:p w:rsidR="004C0995" w:rsidRPr="007B0113" w:rsidRDefault="004C0995" w:rsidP="00A02E15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финансов администрации городского</w:t>
      </w:r>
    </w:p>
    <w:p w:rsidR="004C0995" w:rsidRPr="007B0113" w:rsidRDefault="004C0995" w:rsidP="00A02E15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округа город Бор</w:t>
      </w:r>
    </w:p>
    <w:p w:rsidR="004C0995" w:rsidRPr="007B0113" w:rsidRDefault="004C0995" w:rsidP="00A02E1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  26.01.2018 г.</w:t>
      </w:r>
      <w:r w:rsidRPr="007B0113">
        <w:rPr>
          <w:rFonts w:ascii="Times New Roman" w:hAnsi="Times New Roman" w:cs="Times New Roman"/>
        </w:rPr>
        <w:t xml:space="preserve">   N</w:t>
      </w:r>
      <w:r>
        <w:rPr>
          <w:rFonts w:ascii="Times New Roman" w:hAnsi="Times New Roman" w:cs="Times New Roman"/>
        </w:rPr>
        <w:t xml:space="preserve"> 5н</w:t>
      </w:r>
    </w:p>
    <w:p w:rsidR="004C0995" w:rsidRPr="007B0113" w:rsidRDefault="004C0995" w:rsidP="00A02E15">
      <w:pPr>
        <w:pStyle w:val="ConsPlusNormal"/>
        <w:jc w:val="right"/>
        <w:rPr>
          <w:rFonts w:ascii="Times New Roman" w:hAnsi="Times New Roman" w:cs="Times New Roman"/>
        </w:rPr>
      </w:pPr>
    </w:p>
    <w:p w:rsidR="004C0995" w:rsidRPr="007B0113" w:rsidRDefault="004C0995" w:rsidP="00A02E15">
      <w:pPr>
        <w:pStyle w:val="ConsPlusNormal"/>
        <w:jc w:val="right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(Рекомендуемый образец)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F32CE" w:rsidRDefault="004C0995" w:rsidP="00AE76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11" w:name="P1585"/>
      <w:bookmarkEnd w:id="211"/>
      <w:r w:rsidRPr="007F32CE">
        <w:rPr>
          <w:rFonts w:ascii="Times New Roman" w:hAnsi="Times New Roman" w:cs="Times New Roman"/>
          <w:sz w:val="24"/>
          <w:szCs w:val="24"/>
        </w:rPr>
        <w:t>Дополнительное соглашение</w:t>
      </w:r>
    </w:p>
    <w:p w:rsidR="004C0995" w:rsidRPr="007F32CE" w:rsidRDefault="004C0995" w:rsidP="00AE76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к соглашению (договору) о предоставлении из федерального</w:t>
      </w:r>
    </w:p>
    <w:p w:rsidR="004C0995" w:rsidRPr="007F32CE" w:rsidRDefault="004C0995" w:rsidP="00AE76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бюджета субсидии некоммерческой организации, не являющейся</w:t>
      </w:r>
    </w:p>
    <w:p w:rsidR="004C0995" w:rsidRPr="007F32CE" w:rsidRDefault="004C0995" w:rsidP="00AE76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государственным (муниципальным) учреждением</w:t>
      </w:r>
    </w:p>
    <w:p w:rsidR="004C0995" w:rsidRPr="007F32CE" w:rsidRDefault="004C0995" w:rsidP="00AE76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от "__" _____ 20__ г. N _____ </w:t>
      </w:r>
      <w:hyperlink w:anchor="P1781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г. _____________________________________________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(место заключения дополнительного соглашения)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"__" ___________________ 20__ г.                  </w:t>
      </w:r>
      <w:r>
        <w:rPr>
          <w:rFonts w:ascii="Times New Roman" w:hAnsi="Times New Roman" w:cs="Times New Roman"/>
        </w:rPr>
        <w:t xml:space="preserve">                                                   </w:t>
      </w:r>
      <w:r w:rsidRPr="007B0113">
        <w:rPr>
          <w:rFonts w:ascii="Times New Roman" w:hAnsi="Times New Roman" w:cs="Times New Roman"/>
        </w:rPr>
        <w:t xml:space="preserve"> N 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(дата заключения дополнительного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7B0113">
        <w:rPr>
          <w:rFonts w:ascii="Times New Roman" w:hAnsi="Times New Roman" w:cs="Times New Roman"/>
        </w:rPr>
        <w:t>(номер дополнительного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соглашения)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Pr="007B0113">
        <w:rPr>
          <w:rFonts w:ascii="Times New Roman" w:hAnsi="Times New Roman" w:cs="Times New Roman"/>
        </w:rPr>
        <w:t>соглашения)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__________________________________________________________________________,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Администрация или </w:t>
      </w:r>
      <w:r>
        <w:rPr>
          <w:rFonts w:ascii="Times New Roman" w:hAnsi="Times New Roman" w:cs="Times New Roman"/>
        </w:rPr>
        <w:t>иная организация, осуществляющая</w:t>
      </w:r>
      <w:r w:rsidRPr="007B0113">
        <w:rPr>
          <w:rFonts w:ascii="Times New Roman" w:hAnsi="Times New Roman" w:cs="Times New Roman"/>
        </w:rPr>
        <w:t xml:space="preserve"> в соответствии с бюджетным законодательством Российской Федерации</w:t>
      </w:r>
      <w:r>
        <w:rPr>
          <w:rFonts w:ascii="Times New Roman" w:hAnsi="Times New Roman" w:cs="Times New Roman"/>
        </w:rPr>
        <w:t xml:space="preserve"> </w:t>
      </w:r>
      <w:r w:rsidRPr="007B0113">
        <w:rPr>
          <w:rFonts w:ascii="Times New Roman" w:hAnsi="Times New Roman" w:cs="Times New Roman"/>
        </w:rPr>
        <w:t>функции главного распорядителем средств  бюджета)</w:t>
      </w:r>
      <w:r>
        <w:rPr>
          <w:rFonts w:ascii="Times New Roman" w:hAnsi="Times New Roman" w:cs="Times New Roman"/>
        </w:rPr>
        <w:t xml:space="preserve">, </w:t>
      </w:r>
      <w:r w:rsidRPr="007B0113">
        <w:rPr>
          <w:rFonts w:ascii="Times New Roman" w:hAnsi="Times New Roman" w:cs="Times New Roman"/>
        </w:rPr>
        <w:t>которому(ой)  как  получателю  средств бюджета доведены лимиты</w:t>
      </w:r>
      <w:r>
        <w:rPr>
          <w:rFonts w:ascii="Times New Roman" w:hAnsi="Times New Roman" w:cs="Times New Roman"/>
        </w:rPr>
        <w:t xml:space="preserve"> </w:t>
      </w:r>
      <w:r w:rsidRPr="007B0113">
        <w:rPr>
          <w:rFonts w:ascii="Times New Roman" w:hAnsi="Times New Roman" w:cs="Times New Roman"/>
        </w:rPr>
        <w:t>бюджетных  обязательств на предоставление субсидии в соответствии с пунктом</w:t>
      </w:r>
      <w:r>
        <w:rPr>
          <w:rFonts w:ascii="Times New Roman" w:hAnsi="Times New Roman" w:cs="Times New Roman"/>
        </w:rPr>
        <w:t xml:space="preserve"> </w:t>
      </w:r>
      <w:r w:rsidRPr="007B0113">
        <w:rPr>
          <w:rFonts w:ascii="Times New Roman" w:hAnsi="Times New Roman" w:cs="Times New Roman"/>
        </w:rPr>
        <w:t xml:space="preserve">2   </w:t>
      </w:r>
      <w:hyperlink r:id="rId16" w:history="1">
        <w:r w:rsidRPr="007B0113">
          <w:rPr>
            <w:rFonts w:ascii="Times New Roman" w:hAnsi="Times New Roman" w:cs="Times New Roman"/>
            <w:color w:val="0000FF"/>
          </w:rPr>
          <w:t>статьи   78.1</w:t>
        </w:r>
      </w:hyperlink>
      <w:r w:rsidRPr="007B0113">
        <w:rPr>
          <w:rFonts w:ascii="Times New Roman" w:hAnsi="Times New Roman" w:cs="Times New Roman"/>
        </w:rPr>
        <w:t xml:space="preserve">   Бюджетного   кодекса   Российской  Федерации  (Собрание</w:t>
      </w:r>
      <w:r>
        <w:rPr>
          <w:rFonts w:ascii="Times New Roman" w:hAnsi="Times New Roman" w:cs="Times New Roman"/>
        </w:rPr>
        <w:t xml:space="preserve"> </w:t>
      </w:r>
      <w:r w:rsidRPr="007B0113">
        <w:rPr>
          <w:rFonts w:ascii="Times New Roman" w:hAnsi="Times New Roman" w:cs="Times New Roman"/>
        </w:rPr>
        <w:t>законодательства  Российской  Федерации,  1998, N 31, ст. 3823; 2007, N 18,ст.  2117;  2009,  N 1, ст. 18; N 29, ст. 3582; 2010, N 19, ст. 2291; 2013,N  19,  ст. 2331; N 27, ст. 3473; N 52, ст. 6983; 2016, N 7, ст. 911; N 27,ст.  4277,  4278;  2017,  N  1,  ст.  7;  N  30, ст. 4458), именуемый(ая) в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дальнейшем ________________________________________________________________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7B0113">
        <w:rPr>
          <w:rFonts w:ascii="Times New Roman" w:hAnsi="Times New Roman" w:cs="Times New Roman"/>
        </w:rPr>
        <w:t>(Администрация, иной орган (организация)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в лице ____________________________________________________________________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</w:t>
      </w:r>
      <w:r w:rsidRPr="007B0113">
        <w:rPr>
          <w:rFonts w:ascii="Times New Roman" w:hAnsi="Times New Roman" w:cs="Times New Roman"/>
        </w:rPr>
        <w:t>(наименование должности, а также фамилия, имя, отчество (при наличии)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</w:t>
      </w:r>
      <w:r w:rsidRPr="007B0113">
        <w:rPr>
          <w:rFonts w:ascii="Times New Roman" w:hAnsi="Times New Roman" w:cs="Times New Roman"/>
        </w:rPr>
        <w:t>руководителя Администрации, иного органа (организации)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7B0113">
        <w:rPr>
          <w:rFonts w:ascii="Times New Roman" w:hAnsi="Times New Roman" w:cs="Times New Roman"/>
        </w:rPr>
        <w:t>или уполномоченного им лица)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F32CE">
        <w:rPr>
          <w:rFonts w:ascii="Times New Roman" w:hAnsi="Times New Roman" w:cs="Times New Roman"/>
          <w:sz w:val="24"/>
          <w:szCs w:val="24"/>
        </w:rPr>
        <w:t>действующего(ей) на основании</w:t>
      </w:r>
      <w:r w:rsidRPr="007B0113">
        <w:rPr>
          <w:rFonts w:ascii="Times New Roman" w:hAnsi="Times New Roman" w:cs="Times New Roman"/>
        </w:rPr>
        <w:t xml:space="preserve"> _____________________________________________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(реквизиты учредительного документа (положения) Администрации, иного органа (организации), доверенности, приказа или иного</w:t>
      </w:r>
      <w:r>
        <w:rPr>
          <w:rFonts w:ascii="Times New Roman" w:hAnsi="Times New Roman" w:cs="Times New Roman"/>
        </w:rPr>
        <w:t xml:space="preserve"> </w:t>
      </w:r>
      <w:r w:rsidRPr="007B0113">
        <w:rPr>
          <w:rFonts w:ascii="Times New Roman" w:hAnsi="Times New Roman" w:cs="Times New Roman"/>
        </w:rPr>
        <w:t xml:space="preserve"> документа, удостоверяющего полномочия)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F32CE">
        <w:rPr>
          <w:rFonts w:ascii="Times New Roman" w:hAnsi="Times New Roman" w:cs="Times New Roman"/>
          <w:sz w:val="24"/>
          <w:szCs w:val="24"/>
        </w:rPr>
        <w:t>с одной стороны, и</w:t>
      </w:r>
      <w:r w:rsidRPr="007B0113">
        <w:rPr>
          <w:rFonts w:ascii="Times New Roman" w:hAnsi="Times New Roman" w:cs="Times New Roman"/>
        </w:rPr>
        <w:t xml:space="preserve"> _______________________________________________________,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(наименование некоммерческой организации, не являющейся</w:t>
      </w:r>
      <w:r>
        <w:rPr>
          <w:rFonts w:ascii="Times New Roman" w:hAnsi="Times New Roman" w:cs="Times New Roman"/>
        </w:rPr>
        <w:t xml:space="preserve"> государственным </w:t>
      </w:r>
      <w:r w:rsidRPr="007B0113">
        <w:rPr>
          <w:rFonts w:ascii="Times New Roman" w:hAnsi="Times New Roman" w:cs="Times New Roman"/>
        </w:rPr>
        <w:t>(муниципальным) учреждением)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F32CE">
        <w:rPr>
          <w:rFonts w:ascii="Times New Roman" w:hAnsi="Times New Roman" w:cs="Times New Roman"/>
          <w:sz w:val="24"/>
          <w:szCs w:val="24"/>
        </w:rPr>
        <w:t>именуемый(ая) в дальнейшем "Получатель", в лице</w:t>
      </w:r>
      <w:r w:rsidRPr="007B0113">
        <w:rPr>
          <w:rFonts w:ascii="Times New Roman" w:hAnsi="Times New Roman" w:cs="Times New Roman"/>
        </w:rPr>
        <w:t xml:space="preserve"> ___________________________</w:t>
      </w:r>
      <w:r>
        <w:rPr>
          <w:rFonts w:ascii="Times New Roman" w:hAnsi="Times New Roman" w:cs="Times New Roman"/>
        </w:rPr>
        <w:t>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  <w:r w:rsidRPr="007B0113">
        <w:rPr>
          <w:rFonts w:ascii="Times New Roman" w:hAnsi="Times New Roman" w:cs="Times New Roman"/>
        </w:rPr>
        <w:t>,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(наименование должности, а также фамилия, имя, отчество (при наличии) лица, представляющего Получателя, или уполномоченного им лица)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действующего(ей) на основании _____________________________________________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__________________________________________________________________________,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(реквизиты учредительных документов некоммерческой организации,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не являющейся государственным (муниципальным) учреждением, доверенности)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с  другой  стороны, далее именуемые "Стороны", в соответствии с </w:t>
      </w:r>
      <w:hyperlink w:anchor="P386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пунктом 7.3</w:t>
        </w:r>
      </w:hyperlink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Соглашения от "__" ________ N ____ (далее - Соглашение) заключили настоящее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Дополнительное соглашение к Соглашению о нижеследующем.</w:t>
      </w:r>
    </w:p>
    <w:p w:rsidR="004C0995" w:rsidRPr="007F32CE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1. Внести в Соглашение следующие изменения </w:t>
      </w:r>
      <w:hyperlink w:anchor="P1782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7F32CE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F32CE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1.1. в </w:t>
      </w:r>
      <w:hyperlink w:anchor="P45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преамбуле</w:t>
        </w:r>
      </w:hyperlink>
      <w:r w:rsidRPr="007F32CE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    1.1.1. _______________________________________________________________;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    1.1.2. _______________________________________________________________;</w:t>
      </w:r>
    </w:p>
    <w:p w:rsidR="004C0995" w:rsidRPr="007F32CE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1.2. в </w:t>
      </w:r>
      <w:hyperlink w:anchor="P92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7F32CE">
        <w:rPr>
          <w:rFonts w:ascii="Times New Roman" w:hAnsi="Times New Roman" w:cs="Times New Roman"/>
          <w:sz w:val="24"/>
          <w:szCs w:val="24"/>
        </w:rPr>
        <w:t xml:space="preserve"> "Предмет Соглашения":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    1.2.1. в </w:t>
      </w:r>
      <w:hyperlink w:anchor="P94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пункте 1.1</w:t>
        </w:r>
      </w:hyperlink>
      <w:r w:rsidRPr="007F32CE">
        <w:rPr>
          <w:rFonts w:ascii="Times New Roman" w:hAnsi="Times New Roman" w:cs="Times New Roman"/>
          <w:sz w:val="24"/>
          <w:szCs w:val="24"/>
        </w:rPr>
        <w:t xml:space="preserve"> слова "___________________________________________"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                               (указание цели(ей) предоставления Субсидии)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заменить словами "___________________________________________";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                  (указание цели(ей) предоставления Субсидии)</w:t>
      </w:r>
    </w:p>
    <w:p w:rsidR="004C0995" w:rsidRPr="007F32CE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1.2.2. </w:t>
      </w:r>
      <w:hyperlink w:anchor="P100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пункт 1.1.1.1</w:t>
        </w:r>
      </w:hyperlink>
      <w:r w:rsidRPr="007F32CE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    "____________________________________________________________________";</w:t>
      </w:r>
    </w:p>
    <w:p w:rsidR="004C0995" w:rsidRPr="007F32CE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1.2.3. </w:t>
      </w:r>
      <w:hyperlink w:anchor="P101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пункт 1.1.1.2</w:t>
        </w:r>
      </w:hyperlink>
      <w:r w:rsidRPr="007F32CE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    "____________________________________________________________________";</w:t>
      </w:r>
    </w:p>
    <w:p w:rsidR="004C0995" w:rsidRPr="007F32CE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1.3. в </w:t>
      </w:r>
      <w:hyperlink w:anchor="P103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разделе II</w:t>
        </w:r>
      </w:hyperlink>
      <w:r w:rsidRPr="007F32CE">
        <w:rPr>
          <w:rFonts w:ascii="Times New Roman" w:hAnsi="Times New Roman" w:cs="Times New Roman"/>
          <w:sz w:val="24"/>
          <w:szCs w:val="24"/>
        </w:rPr>
        <w:t xml:space="preserve"> "Финансовое обеспечение предоставления Субсидии":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    1.3.1. в абзаце _________ </w:t>
      </w:r>
      <w:hyperlink w:anchor="P105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пункта 2.1</w:t>
        </w:r>
      </w:hyperlink>
      <w:r w:rsidRPr="007F32CE">
        <w:rPr>
          <w:rFonts w:ascii="Times New Roman" w:hAnsi="Times New Roman" w:cs="Times New Roman"/>
          <w:sz w:val="24"/>
          <w:szCs w:val="24"/>
        </w:rPr>
        <w:t xml:space="preserve"> сумму Субсидии в 20__ году _______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(__________________) рублей - по коду БК ___________ увеличить/уменьшить на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  </w:t>
      </w:r>
      <w:r w:rsidRPr="007F32CE">
        <w:rPr>
          <w:rFonts w:ascii="Times New Roman" w:hAnsi="Times New Roman" w:cs="Times New Roman"/>
        </w:rPr>
        <w:t xml:space="preserve">(сумма прописью)               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7F32CE">
        <w:rPr>
          <w:rFonts w:ascii="Times New Roman" w:hAnsi="Times New Roman" w:cs="Times New Roman"/>
        </w:rPr>
        <w:t xml:space="preserve"> (код БК)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________________ рублей </w:t>
      </w:r>
      <w:hyperlink w:anchor="P1783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7F32CE">
        <w:rPr>
          <w:rFonts w:ascii="Times New Roman" w:hAnsi="Times New Roman" w:cs="Times New Roman"/>
          <w:sz w:val="24"/>
          <w:szCs w:val="24"/>
        </w:rPr>
        <w:t>;</w:t>
      </w:r>
    </w:p>
    <w:p w:rsidR="004C0995" w:rsidRPr="007F32CE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1.4. в </w:t>
      </w:r>
      <w:hyperlink w:anchor="P123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разделе III</w:t>
        </w:r>
      </w:hyperlink>
      <w:r w:rsidRPr="007F32CE">
        <w:rPr>
          <w:rFonts w:ascii="Times New Roman" w:hAnsi="Times New Roman" w:cs="Times New Roman"/>
          <w:sz w:val="24"/>
          <w:szCs w:val="24"/>
        </w:rPr>
        <w:t xml:space="preserve"> "Условия предоставления Субсидии":</w:t>
      </w:r>
    </w:p>
    <w:p w:rsidR="004C0995" w:rsidRPr="007F32CE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1.4.1. в </w:t>
      </w:r>
      <w:hyperlink w:anchor="P129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пункте 3.1.1.1</w:t>
        </w:r>
      </w:hyperlink>
      <w:r w:rsidRPr="007F32CE">
        <w:rPr>
          <w:rFonts w:ascii="Times New Roman" w:hAnsi="Times New Roman" w:cs="Times New Roman"/>
          <w:sz w:val="24"/>
          <w:szCs w:val="24"/>
        </w:rPr>
        <w:t xml:space="preserve"> слова "в срок до "__" _________ 20__ г." заменить словами "в срок до "__" _________ 20__ г.";</w:t>
      </w:r>
    </w:p>
    <w:p w:rsidR="004C0995" w:rsidRPr="007F32CE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1.4.2. в </w:t>
      </w:r>
      <w:hyperlink w:anchor="P136" w:history="1">
        <w:r w:rsidRPr="007F32CE">
          <w:rPr>
            <w:rFonts w:ascii="Times New Roman" w:hAnsi="Times New Roman" w:cs="Times New Roman"/>
            <w:color w:val="0000FF"/>
            <w:sz w:val="24"/>
            <w:szCs w:val="24"/>
          </w:rPr>
          <w:t>пункте 3.2.1</w:t>
        </w:r>
      </w:hyperlink>
      <w:r w:rsidRPr="007F32CE">
        <w:rPr>
          <w:rFonts w:ascii="Times New Roman" w:hAnsi="Times New Roman" w:cs="Times New Roman"/>
          <w:sz w:val="24"/>
          <w:szCs w:val="24"/>
        </w:rPr>
        <w:t>: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1.4.2.1. слова "______________________________________________________"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F32CE">
        <w:rPr>
          <w:rFonts w:ascii="Times New Roman" w:hAnsi="Times New Roman" w:cs="Times New Roman"/>
          <w:sz w:val="24"/>
          <w:szCs w:val="24"/>
        </w:rPr>
        <w:t>заменить словами</w:t>
      </w:r>
      <w:r w:rsidRPr="007F32CE">
        <w:rPr>
          <w:rFonts w:ascii="Times New Roman" w:hAnsi="Times New Roman" w:cs="Times New Roman"/>
        </w:rPr>
        <w:t xml:space="preserve"> "_______________________________________________________";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 xml:space="preserve">    1.4.2.2. слова "в _________________________________________ документов"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32CE">
        <w:rPr>
          <w:rFonts w:ascii="Times New Roman" w:hAnsi="Times New Roman" w:cs="Times New Roman"/>
          <w:sz w:val="24"/>
          <w:szCs w:val="24"/>
        </w:rPr>
        <w:t>заменить словами "в __________________________________________ документов";</w:t>
      </w:r>
    </w:p>
    <w:p w:rsidR="004C0995" w:rsidRPr="007B0113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F32CE">
        <w:rPr>
          <w:rFonts w:ascii="Times New Roman" w:hAnsi="Times New Roman" w:cs="Times New Roman"/>
        </w:rPr>
        <w:t xml:space="preserve">    1.4.3. в </w:t>
      </w:r>
      <w:hyperlink w:anchor="P147" w:history="1">
        <w:r w:rsidRPr="007F32CE">
          <w:rPr>
            <w:rFonts w:ascii="Times New Roman" w:hAnsi="Times New Roman" w:cs="Times New Roman"/>
            <w:color w:val="0000FF"/>
          </w:rPr>
          <w:t>пункте 3.2.2</w:t>
        </w:r>
      </w:hyperlink>
      <w:r w:rsidRPr="007F32CE">
        <w:rPr>
          <w:rFonts w:ascii="Times New Roman" w:hAnsi="Times New Roman" w:cs="Times New Roman"/>
        </w:rPr>
        <w:t xml:space="preserve"> слова "_________________________________________"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7F32CE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кредитной организации)</w:t>
      </w:r>
    </w:p>
    <w:p w:rsidR="004C0995" w:rsidRPr="007F32CE" w:rsidRDefault="004C0995" w:rsidP="00AE76A2">
      <w:pPr>
        <w:pStyle w:val="ConsPlusNonformat"/>
        <w:jc w:val="both"/>
        <w:rPr>
          <w:rFonts w:ascii="Times New Roman" w:hAnsi="Times New Roman" w:cs="Times New Roman"/>
        </w:rPr>
      </w:pPr>
      <w:r w:rsidRPr="007F32CE">
        <w:rPr>
          <w:rFonts w:ascii="Times New Roman" w:hAnsi="Times New Roman" w:cs="Times New Roman"/>
        </w:rPr>
        <w:t>заменить словами "_______________________________________________________";</w:t>
      </w:r>
    </w:p>
    <w:p w:rsidR="004C0995" w:rsidRPr="007F32CE" w:rsidRDefault="004C0995" w:rsidP="00686BD7">
      <w:pPr>
        <w:pStyle w:val="ConsPlusNonformat"/>
        <w:jc w:val="both"/>
        <w:rPr>
          <w:rFonts w:ascii="Times New Roman" w:hAnsi="Times New Roman" w:cs="Times New Roman"/>
        </w:rPr>
      </w:pPr>
      <w:r w:rsidRPr="007F32CE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                                   (наименование кредитной организации)</w:t>
      </w:r>
    </w:p>
    <w:p w:rsidR="004C0995" w:rsidRPr="00686BD7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1.4.4. в </w:t>
      </w:r>
      <w:hyperlink w:anchor="P152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3.2.2.1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"приложении N ___" заменить словами "приложении N ___";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1.4.5. в </w:t>
      </w:r>
      <w:hyperlink w:anchor="P153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3.2.2.2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"не позднее _____ рабочего дня" заменить словами "не позднее ____ рабочего дня";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 в </w:t>
      </w:r>
      <w:hyperlink w:anchor="P160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разделе IV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"Взаимодействие Сторон":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1.5.1. в </w:t>
      </w:r>
      <w:hyperlink w:anchor="P166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4.1.2</w:t>
        </w:r>
      </w:hyperlink>
      <w:r w:rsidRPr="00686BD7">
        <w:rPr>
          <w:rFonts w:ascii="Times New Roman" w:hAnsi="Times New Roman" w:cs="Times New Roman"/>
          <w:sz w:val="24"/>
          <w:szCs w:val="24"/>
        </w:rPr>
        <w:t>: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1.5.1.1. слова "пунктах _____" заменить словами "пунктах _____";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1.5.1.2. слова "в течение _____ рабочих дней" заменить словами "в течение ____ рабочих дней";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1.5.2. в </w:t>
      </w:r>
      <w:hyperlink w:anchor="P167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4.1.3</w:t>
        </w:r>
      </w:hyperlink>
      <w:r w:rsidRPr="00686BD7">
        <w:rPr>
          <w:rFonts w:ascii="Times New Roman" w:hAnsi="Times New Roman" w:cs="Times New Roman"/>
          <w:sz w:val="24"/>
          <w:szCs w:val="24"/>
        </w:rPr>
        <w:t>: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1.5.2.1. слова "на ____ год" заменить словами "на ____ год";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1.5.2.2. слова "не позднее ___ рабочего дня" заменить словами "не позднее ___ рабочего дня";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1.5.3. в </w:t>
      </w:r>
      <w:hyperlink w:anchor="P170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4.1.5.1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"приложении N ___" заменить словами "приложении N ___";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1.5.4. в </w:t>
      </w:r>
      <w:hyperlink w:anchor="P187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4.1.7.1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"приложению N ___" заменить словами "приложению N ___";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1.5.5. в </w:t>
      </w:r>
      <w:hyperlink w:anchor="P194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4.1.8.1.1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"приложению N ___" заменить словами "приложению N ___";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1.5.6. в </w:t>
      </w:r>
      <w:hyperlink w:anchor="P215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4.1.10</w:t>
        </w:r>
      </w:hyperlink>
      <w:r w:rsidRPr="00686BD7">
        <w:rPr>
          <w:rFonts w:ascii="Times New Roman" w:hAnsi="Times New Roman" w:cs="Times New Roman"/>
          <w:sz w:val="24"/>
          <w:szCs w:val="24"/>
        </w:rPr>
        <w:t>: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1.5.6.1. слова "приложению N ___" заменить словами "приложению N ___";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1.5.6.2. слова "в течение ___ рабочих дней" заменить словами "в течение ___ рабочих дней";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1.5.7. в </w:t>
      </w:r>
      <w:hyperlink w:anchor="P225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4.1.11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"в течение ___ рабочих дней" заменить словами "в течение ___ рабочих дней";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1.5.8. в </w:t>
      </w:r>
      <w:hyperlink w:anchor="P226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4.1.12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"в течение ___ рабочих дней" заменить словами "в течение ___ рабочих дней";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1.5.9. в </w:t>
      </w:r>
      <w:hyperlink w:anchor="P233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4.2.2</w:t>
        </w:r>
      </w:hyperlink>
      <w:r w:rsidRPr="00686BD7">
        <w:rPr>
          <w:rFonts w:ascii="Times New Roman" w:hAnsi="Times New Roman" w:cs="Times New Roman"/>
          <w:sz w:val="24"/>
          <w:szCs w:val="24"/>
        </w:rPr>
        <w:t>: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1.5.9.1. слова "в направлении в 20__ году" заменить словами "в направлении в 20__ году";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1.5.9.2. слова "не использованного в 20__ году" заменить словами "не использованного в 20__ году";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1.5.9.3. слова "не позднее ___ рабочих дней" заменить словами "не позднее ___ рабочих дней";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1.5.10. в </w:t>
      </w:r>
      <w:hyperlink w:anchor="P236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4.2.3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"не позднее ___ рабочего дня" заменить словами "не позднее ___ рабочего дня";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1.5.11. в </w:t>
      </w:r>
      <w:hyperlink w:anchor="P257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4.3.2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"в срок до ________" заменить словами "в срок до ________";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1.5.12. в </w:t>
      </w:r>
      <w:hyperlink w:anchor="P264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4.3.3.1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"не позднее ___ рабочего дня" заменить словами "не позднее ___ рабочего дня";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1.5.13. в </w:t>
      </w:r>
      <w:hyperlink w:anchor="P265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4.3.3.2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"не позднее ___ рабочих дней" заменить словами "не позднее ___ рабочих дней";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1.5.14. в </w:t>
      </w:r>
      <w:hyperlink w:anchor="P270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4.3.4.1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"не позднее ___ рабочего дня" заменить словами "не позднее ___ рабочего дня";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1.5.15. в </w:t>
      </w:r>
      <w:hyperlink w:anchor="P271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4.3.4.2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"не позднее ___ рабочих дней" заменить словами "не позднее ___ рабочих дней";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1.5.16. в </w:t>
      </w:r>
      <w:hyperlink w:anchor="P272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4.3.5</w:t>
        </w:r>
      </w:hyperlink>
      <w:r w:rsidRPr="00686BD7">
        <w:rPr>
          <w:rFonts w:ascii="Times New Roman" w:hAnsi="Times New Roman" w:cs="Times New Roman"/>
          <w:sz w:val="24"/>
          <w:szCs w:val="24"/>
        </w:rPr>
        <w:t>: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1.5.16.1. слова "в срок до __________" заменить словами "в срок до __________";</w:t>
      </w:r>
    </w:p>
    <w:p w:rsidR="004C0995" w:rsidRPr="00686BD7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0113">
        <w:rPr>
          <w:rFonts w:ascii="Times New Roman" w:hAnsi="Times New Roman" w:cs="Times New Roman"/>
        </w:rPr>
        <w:t xml:space="preserve">    1</w:t>
      </w:r>
      <w:r w:rsidRPr="00686BD7">
        <w:rPr>
          <w:rFonts w:ascii="Times New Roman" w:hAnsi="Times New Roman" w:cs="Times New Roman"/>
          <w:sz w:val="24"/>
          <w:szCs w:val="24"/>
        </w:rPr>
        <w:t>.5.16.2. слова "счет в _____________________________________" заменить</w:t>
      </w:r>
    </w:p>
    <w:p w:rsidR="004C0995" w:rsidRPr="00686BD7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словами "счет в _____________________________________";</w:t>
      </w:r>
    </w:p>
    <w:p w:rsidR="004C0995" w:rsidRPr="00686BD7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1.5.17. в </w:t>
      </w:r>
      <w:hyperlink w:anchor="P288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4.3.10.1</w:t>
        </w:r>
      </w:hyperlink>
      <w:r w:rsidRPr="00686BD7">
        <w:rPr>
          <w:rFonts w:ascii="Times New Roman" w:hAnsi="Times New Roman" w:cs="Times New Roman"/>
          <w:sz w:val="24"/>
          <w:szCs w:val="24"/>
        </w:rPr>
        <w:t>: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1.5.17.1. слова "не позднее ___ рабочего дня" заменить словами "не позднее ___ рабочего дня";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1.5.17.2. слова "отчетным ___________" заменить словами "отчетным _______________";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1.5.18. в </w:t>
      </w:r>
      <w:hyperlink w:anchor="P293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4.3.10.2</w:t>
        </w:r>
      </w:hyperlink>
      <w:r w:rsidRPr="00686BD7">
        <w:rPr>
          <w:rFonts w:ascii="Times New Roman" w:hAnsi="Times New Roman" w:cs="Times New Roman"/>
          <w:sz w:val="24"/>
          <w:szCs w:val="24"/>
        </w:rPr>
        <w:t>: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1.5.18.1. слова "не позднее ___ рабочего дня" заменить словами "не позднее ___ рабочего дня";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1.5.18.2. слова "отчетным __________" заменить словами "отчетным ____________";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1.5.19. в </w:t>
      </w:r>
      <w:hyperlink w:anchor="P301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4.3.11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"в течение ___ рабочих дней" заменить словами "в течение ___ рабочих дней";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1.5.20. в </w:t>
      </w:r>
      <w:hyperlink w:anchor="P315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4.3.13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"приложению N ___" заменить словами "приложению N ___";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1.5.21. в </w:t>
      </w:r>
      <w:hyperlink w:anchor="P327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4.3.14</w:t>
        </w:r>
      </w:hyperlink>
      <w:r w:rsidRPr="00686BD7">
        <w:rPr>
          <w:rFonts w:ascii="Times New Roman" w:hAnsi="Times New Roman" w:cs="Times New Roman"/>
          <w:sz w:val="24"/>
          <w:szCs w:val="24"/>
        </w:rPr>
        <w:t>: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1.5.21.1. слова "в 20__ году" заменить словами "в 20__ году";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1.5.21.2. слова "до "__" __________ 20__ г." заменить словами "до "__" __________ 20__ г.";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1.5.22. в </w:t>
      </w:r>
      <w:hyperlink w:anchor="P355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4.4.3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"в 20__ году" заменить словами "в 20__ году".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1.6. в </w:t>
      </w:r>
      <w:hyperlink w:anchor="P382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разделе VII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"Заключительные положения":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1.6.1. в </w:t>
      </w:r>
      <w:hyperlink w:anchor="P386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пункте 7.3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слова "приложению N ___" заменить словами "приложению N ___".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1.7. Иные положения по настоящему Дополнительному соглашению </w:t>
      </w:r>
      <w:hyperlink w:anchor="P1784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686BD7">
        <w:rPr>
          <w:rFonts w:ascii="Times New Roman" w:hAnsi="Times New Roman" w:cs="Times New Roman"/>
          <w:sz w:val="24"/>
          <w:szCs w:val="24"/>
        </w:rPr>
        <w:t>:</w:t>
      </w:r>
    </w:p>
    <w:p w:rsidR="004C0995" w:rsidRPr="00686BD7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    1.7.1. _______________________________________________________________;</w:t>
      </w:r>
    </w:p>
    <w:p w:rsidR="004C0995" w:rsidRPr="00686BD7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    1.7.2. _______________________________________________________________.</w:t>
      </w:r>
    </w:p>
    <w:p w:rsidR="004C0995" w:rsidRPr="00686BD7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1.8. </w:t>
      </w:r>
      <w:hyperlink w:anchor="P413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раздел VIII</w:t>
        </w:r>
      </w:hyperlink>
      <w:r w:rsidRPr="00686BD7">
        <w:rPr>
          <w:rFonts w:ascii="Times New Roman" w:hAnsi="Times New Roman" w:cs="Times New Roman"/>
          <w:sz w:val="24"/>
          <w:szCs w:val="24"/>
        </w:rPr>
        <w:t xml:space="preserve"> "Платежные реквизиты Сторон" изложить в следующей редакции:</w:t>
      </w:r>
    </w:p>
    <w:p w:rsidR="004C0995" w:rsidRPr="00686BD7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686BD7" w:rsidRDefault="004C0995" w:rsidP="00AE76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"VIII. Платежные реквизиты Сторон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78"/>
        <w:gridCol w:w="2853"/>
        <w:gridCol w:w="4531"/>
      </w:tblGrid>
      <w:tr w:rsidR="004C0995" w:rsidRPr="00686BD7">
        <w:tc>
          <w:tcPr>
            <w:tcW w:w="4531" w:type="dxa"/>
            <w:gridSpan w:val="2"/>
          </w:tcPr>
          <w:p w:rsidR="004C0995" w:rsidRPr="00686BD7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4C0995" w:rsidRPr="00686BD7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4C0995" w:rsidRPr="00686BD7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(Администрации, иного органа (организации)</w:t>
            </w:r>
          </w:p>
        </w:tc>
        <w:tc>
          <w:tcPr>
            <w:tcW w:w="4531" w:type="dxa"/>
          </w:tcPr>
          <w:p w:rsidR="004C0995" w:rsidRPr="00686BD7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4C0995" w:rsidRPr="00686BD7">
        <w:tblPrEx>
          <w:tblBorders>
            <w:insideV w:val="none" w:sz="0" w:space="0" w:color="auto"/>
          </w:tblBorders>
        </w:tblPrEx>
        <w:tc>
          <w:tcPr>
            <w:tcW w:w="1678" w:type="dxa"/>
            <w:vMerge w:val="restart"/>
            <w:tcBorders>
              <w:bottom w:val="nil"/>
            </w:tcBorders>
          </w:tcPr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53" w:type="dxa"/>
            <w:vMerge w:val="restart"/>
            <w:tcBorders>
              <w:bottom w:val="nil"/>
              <w:right w:val="single" w:sz="4" w:space="0" w:color="auto"/>
            </w:tcBorders>
          </w:tcPr>
          <w:p w:rsidR="004C0995" w:rsidRPr="00686BD7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4C0995" w:rsidRPr="00686BD7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(Администрации, иного органа (организации)</w:t>
            </w:r>
          </w:p>
        </w:tc>
        <w:tc>
          <w:tcPr>
            <w:tcW w:w="4531" w:type="dxa"/>
            <w:tcBorders>
              <w:left w:val="single" w:sz="4" w:space="0" w:color="auto"/>
              <w:bottom w:val="nil"/>
            </w:tcBorders>
          </w:tcPr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4C0995" w:rsidRPr="00686BD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17"/>
        </w:trPr>
        <w:tc>
          <w:tcPr>
            <w:tcW w:w="1678" w:type="dxa"/>
            <w:vMerge/>
            <w:tcBorders>
              <w:bottom w:val="nil"/>
            </w:tcBorders>
          </w:tcPr>
          <w:p w:rsidR="004C0995" w:rsidRPr="00686BD7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3" w:type="dxa"/>
            <w:vMerge/>
            <w:tcBorders>
              <w:bottom w:val="nil"/>
              <w:right w:val="single" w:sz="4" w:space="0" w:color="auto"/>
            </w:tcBorders>
          </w:tcPr>
          <w:p w:rsidR="004C0995" w:rsidRPr="00686BD7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  <w:vMerge w:val="restart"/>
            <w:tcBorders>
              <w:top w:val="nil"/>
              <w:left w:val="single" w:sz="4" w:space="0" w:color="auto"/>
            </w:tcBorders>
          </w:tcPr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17" w:history="1">
              <w:r w:rsidRPr="00686BD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</w:tr>
      <w:tr w:rsidR="004C0995" w:rsidRPr="00686BD7">
        <w:tc>
          <w:tcPr>
            <w:tcW w:w="4531" w:type="dxa"/>
            <w:gridSpan w:val="2"/>
            <w:tcBorders>
              <w:top w:val="nil"/>
            </w:tcBorders>
          </w:tcPr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18" w:history="1">
              <w:r w:rsidRPr="00686BD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31" w:type="dxa"/>
            <w:vMerge/>
            <w:tcBorders>
              <w:top w:val="nil"/>
            </w:tcBorders>
          </w:tcPr>
          <w:p w:rsidR="004C0995" w:rsidRPr="00686BD7" w:rsidRDefault="004C0995" w:rsidP="00BD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686BD7">
        <w:tblPrEx>
          <w:tblBorders>
            <w:insideH w:val="none" w:sz="0" w:space="0" w:color="auto"/>
          </w:tblBorders>
        </w:tblPrEx>
        <w:tc>
          <w:tcPr>
            <w:tcW w:w="4531" w:type="dxa"/>
            <w:gridSpan w:val="2"/>
            <w:tcBorders>
              <w:bottom w:val="nil"/>
            </w:tcBorders>
          </w:tcPr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531" w:type="dxa"/>
            <w:tcBorders>
              <w:bottom w:val="nil"/>
            </w:tcBorders>
          </w:tcPr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4C0995" w:rsidRPr="00686BD7">
        <w:tblPrEx>
          <w:tblBorders>
            <w:insideH w:val="none" w:sz="0" w:space="0" w:color="auto"/>
          </w:tblBorders>
        </w:tblPrEx>
        <w:tc>
          <w:tcPr>
            <w:tcW w:w="4531" w:type="dxa"/>
            <w:gridSpan w:val="2"/>
            <w:tcBorders>
              <w:top w:val="nil"/>
            </w:tcBorders>
          </w:tcPr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  <w:tcBorders>
              <w:top w:val="nil"/>
            </w:tcBorders>
          </w:tcPr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95" w:rsidRPr="00686BD7">
        <w:tc>
          <w:tcPr>
            <w:tcW w:w="4531" w:type="dxa"/>
            <w:gridSpan w:val="2"/>
          </w:tcPr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531" w:type="dxa"/>
          </w:tcPr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4C0995" w:rsidRPr="00686BD7">
        <w:tc>
          <w:tcPr>
            <w:tcW w:w="4531" w:type="dxa"/>
            <w:gridSpan w:val="2"/>
          </w:tcPr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 казначейства, в котором открыт лицевой счет</w:t>
            </w:r>
          </w:p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531" w:type="dxa"/>
          </w:tcPr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Наименование  органа казначейства, в котором после заключения соглашения (договора) будет открыт лицевой счет</w:t>
            </w:r>
          </w:p>
        </w:tc>
      </w:tr>
    </w:tbl>
    <w:p w:rsidR="004C0995" w:rsidRPr="00686BD7" w:rsidRDefault="004C0995" w:rsidP="00AE76A2">
      <w:pPr>
        <w:pStyle w:val="ConsPlusNormal"/>
        <w:spacing w:before="240"/>
        <w:jc w:val="right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";</w:t>
      </w:r>
    </w:p>
    <w:p w:rsidR="004C0995" w:rsidRPr="00686BD7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686BD7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1.9. приложение N ___ к Соглашению изложить в редакции согласно приложению N ___ к настоящему Дополнительному соглашению, которое является его неотъемлемой частью;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1.10. дополнить приложением N ___ к Соглашению согласно приложению N ___ к настоящему Дополнительному соглашению, которое является его неотъемлемой частью;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1.11. внести изменения в приложение N ___ к Соглашению согласно приложению N ___ к настоящему Дополнительному соглашению, которое является его неотъемлемой частью.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2. Настоящее Дополнительное соглашение является неотъемлемой частью Соглашения.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4. Условия Соглашения, не затронутые настоящим Дополнительным соглашением, остаются неизменными.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5. Иные заключительные положения по настоящему Дополнительному Соглашению: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2" w:name="P1766"/>
      <w:bookmarkEnd w:id="212"/>
      <w:r w:rsidRPr="00686BD7">
        <w:rPr>
          <w:rFonts w:ascii="Times New Roman" w:hAnsi="Times New Roman" w:cs="Times New Roman"/>
          <w:sz w:val="24"/>
          <w:szCs w:val="24"/>
        </w:rPr>
        <w:t xml:space="preserve">5.1. настоящее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 </w:t>
      </w:r>
      <w:hyperlink w:anchor="P1785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  <w:r w:rsidRPr="00686BD7">
        <w:rPr>
          <w:rFonts w:ascii="Times New Roman" w:hAnsi="Times New Roman" w:cs="Times New Roman"/>
          <w:sz w:val="24"/>
          <w:szCs w:val="24"/>
        </w:rPr>
        <w:t>;</w:t>
      </w:r>
    </w:p>
    <w:p w:rsidR="004C0995" w:rsidRPr="00686BD7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 xml:space="preserve">5.2. настоящее Дополнительное соглашение составлено в форме бумажного документа в двух экземплярах, по одному экземпляру для каждой из Сторон </w:t>
      </w:r>
      <w:hyperlink w:anchor="P1786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Pr="00686BD7">
        <w:rPr>
          <w:rFonts w:ascii="Times New Roman" w:hAnsi="Times New Roman" w:cs="Times New Roman"/>
          <w:sz w:val="24"/>
          <w:szCs w:val="24"/>
        </w:rPr>
        <w:t>;</w:t>
      </w:r>
    </w:p>
    <w:p w:rsidR="004C0995" w:rsidRPr="00686BD7" w:rsidRDefault="004C0995" w:rsidP="00AE76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13" w:name="P1768"/>
      <w:bookmarkEnd w:id="213"/>
      <w:r w:rsidRPr="00686BD7">
        <w:rPr>
          <w:rFonts w:ascii="Times New Roman" w:hAnsi="Times New Roman" w:cs="Times New Roman"/>
          <w:sz w:val="24"/>
          <w:szCs w:val="24"/>
        </w:rPr>
        <w:t xml:space="preserve">    5.3. _____________________________________________________________ </w:t>
      </w:r>
      <w:hyperlink w:anchor="P1787" w:history="1">
        <w:r w:rsidRPr="00686BD7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  <w:r w:rsidRPr="00686BD7">
        <w:rPr>
          <w:rFonts w:ascii="Times New Roman" w:hAnsi="Times New Roman" w:cs="Times New Roman"/>
          <w:sz w:val="24"/>
          <w:szCs w:val="24"/>
        </w:rPr>
        <w:t>.</w:t>
      </w:r>
    </w:p>
    <w:p w:rsidR="004C0995" w:rsidRPr="00686BD7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6BD7">
        <w:rPr>
          <w:rFonts w:ascii="Times New Roman" w:hAnsi="Times New Roman" w:cs="Times New Roman"/>
          <w:sz w:val="24"/>
          <w:szCs w:val="24"/>
        </w:rPr>
        <w:t>6. Подписи Сторон:</w:t>
      </w:r>
    </w:p>
    <w:p w:rsidR="004C0995" w:rsidRPr="00686BD7" w:rsidRDefault="004C0995" w:rsidP="00AE76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2"/>
        <w:gridCol w:w="4535"/>
      </w:tblGrid>
      <w:tr w:rsidR="004C0995" w:rsidRPr="00686BD7">
        <w:tc>
          <w:tcPr>
            <w:tcW w:w="4532" w:type="dxa"/>
          </w:tcPr>
          <w:p w:rsidR="004C0995" w:rsidRPr="00686BD7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4C0995" w:rsidRPr="00686BD7" w:rsidRDefault="004C0995" w:rsidP="00BD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4C0995" w:rsidRPr="00686BD7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(Администрации, иного органа (организации)</w:t>
            </w:r>
          </w:p>
        </w:tc>
        <w:tc>
          <w:tcPr>
            <w:tcW w:w="4535" w:type="dxa"/>
          </w:tcPr>
          <w:p w:rsidR="004C0995" w:rsidRPr="00686BD7" w:rsidRDefault="004C0995" w:rsidP="00BD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4C0995" w:rsidRPr="00686BD7">
        <w:tc>
          <w:tcPr>
            <w:tcW w:w="4532" w:type="dxa"/>
          </w:tcPr>
          <w:p w:rsidR="004C0995" w:rsidRPr="00686BD7" w:rsidRDefault="004C0995" w:rsidP="00BD40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___________/_____________</w:t>
            </w:r>
          </w:p>
          <w:p w:rsidR="004C0995" w:rsidRPr="00686BD7" w:rsidRDefault="004C0995" w:rsidP="00BD40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(ФИО)</w:t>
            </w:r>
          </w:p>
        </w:tc>
        <w:tc>
          <w:tcPr>
            <w:tcW w:w="4535" w:type="dxa"/>
          </w:tcPr>
          <w:p w:rsidR="004C0995" w:rsidRPr="00686BD7" w:rsidRDefault="004C0995" w:rsidP="00BD40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>___________/_____________</w:t>
            </w:r>
          </w:p>
          <w:p w:rsidR="004C0995" w:rsidRPr="00686BD7" w:rsidRDefault="004C0995" w:rsidP="00BD40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BD7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(ФИО)</w:t>
            </w:r>
          </w:p>
        </w:tc>
      </w:tr>
    </w:tbl>
    <w:p w:rsidR="004C0995" w:rsidRPr="00686BD7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0113">
        <w:rPr>
          <w:rFonts w:ascii="Times New Roman" w:hAnsi="Times New Roman" w:cs="Times New Roman"/>
        </w:rPr>
        <w:t>--------------------------------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14" w:name="P1781"/>
      <w:bookmarkEnd w:id="214"/>
      <w:r w:rsidRPr="007B0113">
        <w:rPr>
          <w:rFonts w:ascii="Times New Roman" w:hAnsi="Times New Roman" w:cs="Times New Roman"/>
        </w:rPr>
        <w:t>&lt;1&gt;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15" w:name="P1782"/>
      <w:bookmarkEnd w:id="215"/>
      <w:r w:rsidRPr="007B0113">
        <w:rPr>
          <w:rFonts w:ascii="Times New Roman" w:hAnsi="Times New Roman" w:cs="Times New Roman"/>
        </w:rPr>
        <w:t>&lt;2&gt; Указываются пункты и (или) разделы соглашения, в которые вносятся изменения.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16" w:name="P1783"/>
      <w:bookmarkEnd w:id="216"/>
      <w:r w:rsidRPr="007B0113">
        <w:rPr>
          <w:rFonts w:ascii="Times New Roman" w:hAnsi="Times New Roman" w:cs="Times New Roman"/>
        </w:rPr>
        <w:t>&lt;3&gt; Указываются изменения сумм, подлежащих перечислению: со знаком "плюс" при их увеличении и со знаком "минус" при их уменьшении.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17" w:name="P1784"/>
      <w:bookmarkEnd w:id="217"/>
      <w:r w:rsidRPr="007B0113">
        <w:rPr>
          <w:rFonts w:ascii="Times New Roman" w:hAnsi="Times New Roman" w:cs="Times New Roman"/>
        </w:rPr>
        <w:t xml:space="preserve">&lt;4&gt; Указываются изменения, вносимые в </w:t>
      </w:r>
      <w:hyperlink w:anchor="P130" w:history="1">
        <w:r w:rsidRPr="007B0113">
          <w:rPr>
            <w:rFonts w:ascii="Times New Roman" w:hAnsi="Times New Roman" w:cs="Times New Roman"/>
            <w:color w:val="0000FF"/>
          </w:rPr>
          <w:t>пункты 3.1.1.1.1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131" w:history="1">
        <w:r w:rsidRPr="007B0113">
          <w:rPr>
            <w:rFonts w:ascii="Times New Roman" w:hAnsi="Times New Roman" w:cs="Times New Roman"/>
            <w:color w:val="0000FF"/>
          </w:rPr>
          <w:t>3.1.1.1.2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133" w:history="1">
        <w:r w:rsidRPr="007B0113">
          <w:rPr>
            <w:rFonts w:ascii="Times New Roman" w:hAnsi="Times New Roman" w:cs="Times New Roman"/>
            <w:color w:val="0000FF"/>
          </w:rPr>
          <w:t>3.1.2.1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134" w:history="1">
        <w:r w:rsidRPr="007B0113">
          <w:rPr>
            <w:rFonts w:ascii="Times New Roman" w:hAnsi="Times New Roman" w:cs="Times New Roman"/>
            <w:color w:val="0000FF"/>
          </w:rPr>
          <w:t>3.1.2.2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157" w:history="1">
        <w:r w:rsidRPr="007B0113">
          <w:rPr>
            <w:rFonts w:ascii="Times New Roman" w:hAnsi="Times New Roman" w:cs="Times New Roman"/>
            <w:color w:val="0000FF"/>
          </w:rPr>
          <w:t>3.2.2.2.1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158" w:history="1">
        <w:r w:rsidRPr="007B0113">
          <w:rPr>
            <w:rFonts w:ascii="Times New Roman" w:hAnsi="Times New Roman" w:cs="Times New Roman"/>
            <w:color w:val="0000FF"/>
          </w:rPr>
          <w:t>3.2.2.2.2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172" w:history="1">
        <w:r w:rsidRPr="007B0113">
          <w:rPr>
            <w:rFonts w:ascii="Times New Roman" w:hAnsi="Times New Roman" w:cs="Times New Roman"/>
            <w:color w:val="0000FF"/>
          </w:rPr>
          <w:t>4.1.5.2.1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173" w:history="1">
        <w:r w:rsidRPr="007B0113">
          <w:rPr>
            <w:rFonts w:ascii="Times New Roman" w:hAnsi="Times New Roman" w:cs="Times New Roman"/>
            <w:color w:val="0000FF"/>
          </w:rPr>
          <w:t>4.1.5.2.2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188" w:history="1">
        <w:r w:rsidRPr="007B0113">
          <w:rPr>
            <w:rFonts w:ascii="Times New Roman" w:hAnsi="Times New Roman" w:cs="Times New Roman"/>
            <w:color w:val="0000FF"/>
          </w:rPr>
          <w:t>4.1.7.2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196" w:history="1">
        <w:r w:rsidRPr="007B0113">
          <w:rPr>
            <w:rFonts w:ascii="Times New Roman" w:hAnsi="Times New Roman" w:cs="Times New Roman"/>
            <w:color w:val="0000FF"/>
          </w:rPr>
          <w:t>4.1.8.1.2.1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197" w:history="1">
        <w:r w:rsidRPr="007B0113">
          <w:rPr>
            <w:rFonts w:ascii="Times New Roman" w:hAnsi="Times New Roman" w:cs="Times New Roman"/>
            <w:color w:val="0000FF"/>
          </w:rPr>
          <w:t>4.1.8.1.2.2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228" w:history="1">
        <w:r w:rsidRPr="007B0113">
          <w:rPr>
            <w:rFonts w:ascii="Times New Roman" w:hAnsi="Times New Roman" w:cs="Times New Roman"/>
            <w:color w:val="0000FF"/>
          </w:rPr>
          <w:t>4.1.13.1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229" w:history="1">
        <w:r w:rsidRPr="007B0113">
          <w:rPr>
            <w:rFonts w:ascii="Times New Roman" w:hAnsi="Times New Roman" w:cs="Times New Roman"/>
            <w:color w:val="0000FF"/>
          </w:rPr>
          <w:t>4.1.13.2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234" w:history="1">
        <w:r w:rsidRPr="007B0113">
          <w:rPr>
            <w:rFonts w:ascii="Times New Roman" w:hAnsi="Times New Roman" w:cs="Times New Roman"/>
            <w:color w:val="0000FF"/>
          </w:rPr>
          <w:t>4.2.2.1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235" w:history="1">
        <w:r w:rsidRPr="007B0113">
          <w:rPr>
            <w:rFonts w:ascii="Times New Roman" w:hAnsi="Times New Roman" w:cs="Times New Roman"/>
            <w:color w:val="0000FF"/>
          </w:rPr>
          <w:t>4.2.2.2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250" w:history="1">
        <w:r w:rsidRPr="007B0113">
          <w:rPr>
            <w:rFonts w:ascii="Times New Roman" w:hAnsi="Times New Roman" w:cs="Times New Roman"/>
            <w:color w:val="0000FF"/>
          </w:rPr>
          <w:t>4.2.5.1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251" w:history="1">
        <w:r w:rsidRPr="007B0113">
          <w:rPr>
            <w:rFonts w:ascii="Times New Roman" w:hAnsi="Times New Roman" w:cs="Times New Roman"/>
            <w:color w:val="0000FF"/>
          </w:rPr>
          <w:t>4.2.5.2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299" w:history="1">
        <w:r w:rsidRPr="007B0113">
          <w:rPr>
            <w:rFonts w:ascii="Times New Roman" w:hAnsi="Times New Roman" w:cs="Times New Roman"/>
            <w:color w:val="0000FF"/>
          </w:rPr>
          <w:t>4.3.10.3.1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300" w:history="1">
        <w:r w:rsidRPr="007B0113">
          <w:rPr>
            <w:rFonts w:ascii="Times New Roman" w:hAnsi="Times New Roman" w:cs="Times New Roman"/>
            <w:color w:val="0000FF"/>
          </w:rPr>
          <w:t>4.3.10.3.2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341" w:history="1">
        <w:r w:rsidRPr="007B0113">
          <w:rPr>
            <w:rFonts w:ascii="Times New Roman" w:hAnsi="Times New Roman" w:cs="Times New Roman"/>
            <w:color w:val="0000FF"/>
          </w:rPr>
          <w:t>4.3.17.1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342" w:history="1">
        <w:r w:rsidRPr="007B0113">
          <w:rPr>
            <w:rFonts w:ascii="Times New Roman" w:hAnsi="Times New Roman" w:cs="Times New Roman"/>
            <w:color w:val="0000FF"/>
          </w:rPr>
          <w:t>4.3.17.2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366" w:history="1">
        <w:r w:rsidRPr="007B0113">
          <w:rPr>
            <w:rFonts w:ascii="Times New Roman" w:hAnsi="Times New Roman" w:cs="Times New Roman"/>
            <w:color w:val="0000FF"/>
          </w:rPr>
          <w:t>4.4.5.1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367" w:history="1">
        <w:r w:rsidRPr="007B0113">
          <w:rPr>
            <w:rFonts w:ascii="Times New Roman" w:hAnsi="Times New Roman" w:cs="Times New Roman"/>
            <w:color w:val="0000FF"/>
          </w:rPr>
          <w:t>4.4.5.2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373" w:history="1">
        <w:r w:rsidRPr="007B0113">
          <w:rPr>
            <w:rFonts w:ascii="Times New Roman" w:hAnsi="Times New Roman" w:cs="Times New Roman"/>
            <w:color w:val="0000FF"/>
          </w:rPr>
          <w:t>5.2.1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374" w:history="1">
        <w:r w:rsidRPr="007B0113">
          <w:rPr>
            <w:rFonts w:ascii="Times New Roman" w:hAnsi="Times New Roman" w:cs="Times New Roman"/>
            <w:color w:val="0000FF"/>
          </w:rPr>
          <w:t>5.2.2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379" w:history="1">
        <w:r w:rsidRPr="007B0113">
          <w:rPr>
            <w:rFonts w:ascii="Times New Roman" w:hAnsi="Times New Roman" w:cs="Times New Roman"/>
            <w:color w:val="0000FF"/>
          </w:rPr>
          <w:t>6.1.1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380" w:history="1">
        <w:r w:rsidRPr="007B0113">
          <w:rPr>
            <w:rFonts w:ascii="Times New Roman" w:hAnsi="Times New Roman" w:cs="Times New Roman"/>
            <w:color w:val="0000FF"/>
          </w:rPr>
          <w:t>6.1.2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392" w:history="1">
        <w:r w:rsidRPr="007B0113">
          <w:rPr>
            <w:rFonts w:ascii="Times New Roman" w:hAnsi="Times New Roman" w:cs="Times New Roman"/>
            <w:color w:val="0000FF"/>
          </w:rPr>
          <w:t>7.3.1.2</w:t>
        </w:r>
      </w:hyperlink>
      <w:r w:rsidRPr="007B0113">
        <w:rPr>
          <w:rFonts w:ascii="Times New Roman" w:hAnsi="Times New Roman" w:cs="Times New Roman"/>
        </w:rPr>
        <w:t xml:space="preserve">., </w:t>
      </w:r>
      <w:hyperlink w:anchor="P396" w:history="1">
        <w:r w:rsidRPr="007B0113">
          <w:rPr>
            <w:rFonts w:ascii="Times New Roman" w:hAnsi="Times New Roman" w:cs="Times New Roman"/>
            <w:color w:val="0000FF"/>
          </w:rPr>
          <w:t>7.4.3</w:t>
        </w:r>
      </w:hyperlink>
      <w:r w:rsidRPr="007B0113">
        <w:rPr>
          <w:rFonts w:ascii="Times New Roman" w:hAnsi="Times New Roman" w:cs="Times New Roman"/>
        </w:rPr>
        <w:t xml:space="preserve">, </w:t>
      </w:r>
      <w:hyperlink w:anchor="P408" w:history="1">
        <w:r w:rsidRPr="007B0113">
          <w:rPr>
            <w:rFonts w:ascii="Times New Roman" w:hAnsi="Times New Roman" w:cs="Times New Roman"/>
            <w:color w:val="0000FF"/>
          </w:rPr>
          <w:t>7.6.3</w:t>
        </w:r>
      </w:hyperlink>
      <w:r w:rsidRPr="007B0113">
        <w:rPr>
          <w:rFonts w:ascii="Times New Roman" w:hAnsi="Times New Roman" w:cs="Times New Roman"/>
        </w:rPr>
        <w:t xml:space="preserve"> соглашения, а также иные конкретные положения (при наличии).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18" w:name="P1785"/>
      <w:bookmarkEnd w:id="218"/>
      <w:r w:rsidRPr="007B0113">
        <w:rPr>
          <w:rFonts w:ascii="Times New Roman" w:hAnsi="Times New Roman" w:cs="Times New Roman"/>
        </w:rPr>
        <w:t xml:space="preserve">&lt;5&gt; </w:t>
      </w:r>
      <w:hyperlink w:anchor="P1766" w:history="1">
        <w:r w:rsidRPr="007B0113">
          <w:rPr>
            <w:rFonts w:ascii="Times New Roman" w:hAnsi="Times New Roman" w:cs="Times New Roman"/>
            <w:color w:val="0000FF"/>
          </w:rPr>
          <w:t>Пункт 5.1</w:t>
        </w:r>
      </w:hyperlink>
      <w:r w:rsidRPr="007B0113">
        <w:rPr>
          <w:rFonts w:ascii="Times New Roman" w:hAnsi="Times New Roman" w:cs="Times New Roman"/>
        </w:rPr>
        <w:t xml:space="preserve"> включается в Дополнительное соглашение к соглашению в случае формирования и подписания соглашения в государственной интегрированной информационной системе управления общественными финансами "Электронный бюджет".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19" w:name="P1786"/>
      <w:bookmarkEnd w:id="219"/>
      <w:r w:rsidRPr="007B0113">
        <w:rPr>
          <w:rFonts w:ascii="Times New Roman" w:hAnsi="Times New Roman" w:cs="Times New Roman"/>
        </w:rPr>
        <w:t xml:space="preserve">&lt;6&gt; </w:t>
      </w:r>
      <w:hyperlink w:anchor="P1768" w:history="1">
        <w:r w:rsidRPr="007B0113">
          <w:rPr>
            <w:rFonts w:ascii="Times New Roman" w:hAnsi="Times New Roman" w:cs="Times New Roman"/>
            <w:color w:val="0000FF"/>
          </w:rPr>
          <w:t>Пункт 5.3</w:t>
        </w:r>
      </w:hyperlink>
      <w:r w:rsidRPr="007B0113">
        <w:rPr>
          <w:rFonts w:ascii="Times New Roman" w:hAnsi="Times New Roman" w:cs="Times New Roman"/>
        </w:rPr>
        <w:t xml:space="preserve"> включается в Дополнительное соглашение к соглашению в случае формирования и подписания соглашения в форме бумажного документа.</w:t>
      </w:r>
    </w:p>
    <w:p w:rsidR="004C0995" w:rsidRPr="007B0113" w:rsidRDefault="004C0995" w:rsidP="00AE76A2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220" w:name="P1787"/>
      <w:bookmarkEnd w:id="220"/>
      <w:r w:rsidRPr="007B0113">
        <w:rPr>
          <w:rFonts w:ascii="Times New Roman" w:hAnsi="Times New Roman" w:cs="Times New Roman"/>
        </w:rPr>
        <w:t>&lt;7&gt; Указываются иные конкретные условия (при необходимости).</w:t>
      </w: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0995" w:rsidRPr="007B0113" w:rsidRDefault="004C0995" w:rsidP="00AE76A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4C0995" w:rsidRPr="007B0113" w:rsidRDefault="004C0995" w:rsidP="00AE76A2">
      <w:pPr>
        <w:rPr>
          <w:rFonts w:ascii="Times New Roman" w:hAnsi="Times New Roman" w:cs="Times New Roman"/>
        </w:rPr>
      </w:pPr>
    </w:p>
    <w:p w:rsidR="004C0995" w:rsidRPr="007B0113" w:rsidRDefault="004C0995">
      <w:pPr>
        <w:rPr>
          <w:rFonts w:ascii="Times New Roman" w:hAnsi="Times New Roman" w:cs="Times New Roman"/>
        </w:rPr>
      </w:pPr>
    </w:p>
    <w:sectPr w:rsidR="004C0995" w:rsidRPr="007B0113" w:rsidSect="00E74A4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4C4"/>
    <w:rsid w:val="000237AA"/>
    <w:rsid w:val="000405A5"/>
    <w:rsid w:val="0005027B"/>
    <w:rsid w:val="00063D05"/>
    <w:rsid w:val="00070E02"/>
    <w:rsid w:val="00071512"/>
    <w:rsid w:val="00077C18"/>
    <w:rsid w:val="000B1E23"/>
    <w:rsid w:val="00143418"/>
    <w:rsid w:val="00154317"/>
    <w:rsid w:val="00191905"/>
    <w:rsid w:val="001C0061"/>
    <w:rsid w:val="00202BDD"/>
    <w:rsid w:val="002117E8"/>
    <w:rsid w:val="00232030"/>
    <w:rsid w:val="00257FE2"/>
    <w:rsid w:val="002720EE"/>
    <w:rsid w:val="002753A2"/>
    <w:rsid w:val="002814C4"/>
    <w:rsid w:val="002873A0"/>
    <w:rsid w:val="002935E5"/>
    <w:rsid w:val="002A19AA"/>
    <w:rsid w:val="002A3118"/>
    <w:rsid w:val="002C10F0"/>
    <w:rsid w:val="00301901"/>
    <w:rsid w:val="003176B3"/>
    <w:rsid w:val="00345F30"/>
    <w:rsid w:val="0035346B"/>
    <w:rsid w:val="003752A4"/>
    <w:rsid w:val="003C00E3"/>
    <w:rsid w:val="003C20DE"/>
    <w:rsid w:val="003D370D"/>
    <w:rsid w:val="003E041B"/>
    <w:rsid w:val="003F0958"/>
    <w:rsid w:val="00421940"/>
    <w:rsid w:val="00466E65"/>
    <w:rsid w:val="004838FD"/>
    <w:rsid w:val="004C0995"/>
    <w:rsid w:val="004D0A70"/>
    <w:rsid w:val="004D7CAF"/>
    <w:rsid w:val="004E58C4"/>
    <w:rsid w:val="00510A90"/>
    <w:rsid w:val="005211DD"/>
    <w:rsid w:val="00526507"/>
    <w:rsid w:val="00591131"/>
    <w:rsid w:val="005C2030"/>
    <w:rsid w:val="005C3EF1"/>
    <w:rsid w:val="005E259D"/>
    <w:rsid w:val="005E3FF1"/>
    <w:rsid w:val="006055CB"/>
    <w:rsid w:val="00632A83"/>
    <w:rsid w:val="00640CB3"/>
    <w:rsid w:val="0066476B"/>
    <w:rsid w:val="00665E94"/>
    <w:rsid w:val="00670C36"/>
    <w:rsid w:val="00686BD7"/>
    <w:rsid w:val="006C6E52"/>
    <w:rsid w:val="006E178D"/>
    <w:rsid w:val="006F7E4D"/>
    <w:rsid w:val="00700AFC"/>
    <w:rsid w:val="00704ABE"/>
    <w:rsid w:val="00712F5B"/>
    <w:rsid w:val="00714E84"/>
    <w:rsid w:val="0072269E"/>
    <w:rsid w:val="00726ED1"/>
    <w:rsid w:val="0074624A"/>
    <w:rsid w:val="00784616"/>
    <w:rsid w:val="00794930"/>
    <w:rsid w:val="007B0113"/>
    <w:rsid w:val="007D2CB8"/>
    <w:rsid w:val="007F32CE"/>
    <w:rsid w:val="007F6265"/>
    <w:rsid w:val="00813636"/>
    <w:rsid w:val="0084773C"/>
    <w:rsid w:val="00857A81"/>
    <w:rsid w:val="008C5AAD"/>
    <w:rsid w:val="00903986"/>
    <w:rsid w:val="00907AFA"/>
    <w:rsid w:val="00924A3E"/>
    <w:rsid w:val="009409E2"/>
    <w:rsid w:val="00944F68"/>
    <w:rsid w:val="00946078"/>
    <w:rsid w:val="00956632"/>
    <w:rsid w:val="00956CA8"/>
    <w:rsid w:val="009571EE"/>
    <w:rsid w:val="00970D1D"/>
    <w:rsid w:val="00985E0B"/>
    <w:rsid w:val="009B6F3B"/>
    <w:rsid w:val="009E08D1"/>
    <w:rsid w:val="00A02E15"/>
    <w:rsid w:val="00A051DF"/>
    <w:rsid w:val="00A054EA"/>
    <w:rsid w:val="00A15615"/>
    <w:rsid w:val="00A42658"/>
    <w:rsid w:val="00A444A1"/>
    <w:rsid w:val="00A72BC7"/>
    <w:rsid w:val="00A81AEE"/>
    <w:rsid w:val="00AE76A2"/>
    <w:rsid w:val="00B00F33"/>
    <w:rsid w:val="00B0169E"/>
    <w:rsid w:val="00B10A0B"/>
    <w:rsid w:val="00B43BA5"/>
    <w:rsid w:val="00B46642"/>
    <w:rsid w:val="00B84AB9"/>
    <w:rsid w:val="00B95CCF"/>
    <w:rsid w:val="00BA0B54"/>
    <w:rsid w:val="00BC2F6F"/>
    <w:rsid w:val="00BD4033"/>
    <w:rsid w:val="00C03EEE"/>
    <w:rsid w:val="00C13213"/>
    <w:rsid w:val="00C17704"/>
    <w:rsid w:val="00C25411"/>
    <w:rsid w:val="00C32F68"/>
    <w:rsid w:val="00C35050"/>
    <w:rsid w:val="00C3789D"/>
    <w:rsid w:val="00C45707"/>
    <w:rsid w:val="00C47BBA"/>
    <w:rsid w:val="00C552C0"/>
    <w:rsid w:val="00C63B70"/>
    <w:rsid w:val="00C80F43"/>
    <w:rsid w:val="00C837BB"/>
    <w:rsid w:val="00C96F09"/>
    <w:rsid w:val="00CA57F7"/>
    <w:rsid w:val="00CC454E"/>
    <w:rsid w:val="00CE1E8B"/>
    <w:rsid w:val="00CE2F6E"/>
    <w:rsid w:val="00CF23BF"/>
    <w:rsid w:val="00CF2D54"/>
    <w:rsid w:val="00D16371"/>
    <w:rsid w:val="00D200B3"/>
    <w:rsid w:val="00D35D82"/>
    <w:rsid w:val="00D71C6C"/>
    <w:rsid w:val="00DA13B7"/>
    <w:rsid w:val="00DA663D"/>
    <w:rsid w:val="00DB06CE"/>
    <w:rsid w:val="00DB0770"/>
    <w:rsid w:val="00DC6A39"/>
    <w:rsid w:val="00DD0276"/>
    <w:rsid w:val="00E17BB6"/>
    <w:rsid w:val="00E51B95"/>
    <w:rsid w:val="00E554D2"/>
    <w:rsid w:val="00E64D87"/>
    <w:rsid w:val="00E71A34"/>
    <w:rsid w:val="00E724F7"/>
    <w:rsid w:val="00E73660"/>
    <w:rsid w:val="00E73B42"/>
    <w:rsid w:val="00E74A4F"/>
    <w:rsid w:val="00E8621F"/>
    <w:rsid w:val="00E96D63"/>
    <w:rsid w:val="00EB6AEE"/>
    <w:rsid w:val="00ED1FF7"/>
    <w:rsid w:val="00ED5D66"/>
    <w:rsid w:val="00ED60AE"/>
    <w:rsid w:val="00EF3CF2"/>
    <w:rsid w:val="00EF6453"/>
    <w:rsid w:val="00F27DFE"/>
    <w:rsid w:val="00F84CF9"/>
    <w:rsid w:val="00F93C10"/>
    <w:rsid w:val="00FA144B"/>
    <w:rsid w:val="00FC3A4F"/>
    <w:rsid w:val="00FD67B0"/>
    <w:rsid w:val="00FE3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06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814C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2814C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814C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46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664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3C00E3"/>
    <w:rPr>
      <w:color w:val="0000FF"/>
      <w:u w:val="single"/>
    </w:rPr>
  </w:style>
  <w:style w:type="paragraph" w:customStyle="1" w:styleId="1">
    <w:name w:val="заголовок 1"/>
    <w:basedOn w:val="Normal"/>
    <w:next w:val="Normal"/>
    <w:uiPriority w:val="99"/>
    <w:rsid w:val="00CE1E8B"/>
    <w:pPr>
      <w:keepNext/>
      <w:spacing w:after="0" w:line="240" w:lineRule="auto"/>
    </w:pPr>
    <w:rPr>
      <w:b/>
      <w:bCs/>
      <w:sz w:val="32"/>
      <w:szCs w:val="32"/>
    </w:rPr>
  </w:style>
  <w:style w:type="paragraph" w:customStyle="1" w:styleId="2">
    <w:name w:val="заголовок 2"/>
    <w:basedOn w:val="Normal"/>
    <w:next w:val="Normal"/>
    <w:uiPriority w:val="99"/>
    <w:rsid w:val="00CE1E8B"/>
    <w:pPr>
      <w:keepNext/>
      <w:spacing w:after="0" w:line="240" w:lineRule="auto"/>
      <w:jc w:val="center"/>
    </w:pPr>
    <w:rPr>
      <w:b/>
      <w:bCs/>
      <w:sz w:val="40"/>
      <w:szCs w:val="40"/>
    </w:rPr>
  </w:style>
  <w:style w:type="paragraph" w:customStyle="1" w:styleId="ConsPlusTitlePage">
    <w:name w:val="ConsPlusTitlePage"/>
    <w:uiPriority w:val="99"/>
    <w:rsid w:val="00AE76A2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84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C785EE3585E693BB0B29E1D59A148F09622F9FC788D937053CF6400Ai9y2I" TargetMode="External"/><Relationship Id="rId13" Type="http://schemas.openxmlformats.org/officeDocument/2006/relationships/hyperlink" Target="consultantplus://offline/ref=4CC785EE3585E693BB0B29E1D59A148F0A612E95C08ED937053CF6400Ai9y2I" TargetMode="External"/><Relationship Id="rId18" Type="http://schemas.openxmlformats.org/officeDocument/2006/relationships/hyperlink" Target="consultantplus://offline/ref=4CC785EE3585E693BB0B29E1D59A148F09622F9FC788D937053CF6400Ai9y2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CC785EE3585E693BB0B29E1D59A148F09622F9FC788D937053CF6400Ai9y2I" TargetMode="External"/><Relationship Id="rId12" Type="http://schemas.openxmlformats.org/officeDocument/2006/relationships/hyperlink" Target="consultantplus://offline/ref=4CC785EE3585E693BB0B29E1D59A148F0A612E95C08ED937053CF6400Ai9y2I" TargetMode="External"/><Relationship Id="rId17" Type="http://schemas.openxmlformats.org/officeDocument/2006/relationships/hyperlink" Target="consultantplus://offline/ref=4CC785EE3585E693BB0B29E1D59A148F09622F9FC788D937053CF6400Ai9y2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CC785EE3585E693BB0B29E1D59A148F0A6E2593CE81D937053CF6400A9276E352027C0491D92E26iAy3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CC785EE3585E693BB0B29E1D59A148F0A6E2593CE81D937053CF6400Ai9y2I" TargetMode="External"/><Relationship Id="rId11" Type="http://schemas.openxmlformats.org/officeDocument/2006/relationships/hyperlink" Target="consultantplus://offline/ref=4CC785EE3585E693BB0B29E1D59A148F0A612E95C08ED937053CF6400Ai9y2I" TargetMode="External"/><Relationship Id="rId5" Type="http://schemas.openxmlformats.org/officeDocument/2006/relationships/hyperlink" Target="consultantplus://offline/ref=4CC785EE3585E693BB0B29E1D59A148F0A6E2593CE81D937053CF6400A9276E352027C0491D92E26iAy3I" TargetMode="External"/><Relationship Id="rId15" Type="http://schemas.openxmlformats.org/officeDocument/2006/relationships/hyperlink" Target="consultantplus://offline/ref=4CC785EE3585E693BB0B29E1D59A148F09622F9FC788D937053CF6400Ai9y2I" TargetMode="External"/><Relationship Id="rId10" Type="http://schemas.openxmlformats.org/officeDocument/2006/relationships/hyperlink" Target="consultantplus://offline/ref=4CC785EE3585E693BB0B29E1D59A148F0A612E95C08ED937053CF6400Ai9y2I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4CC785EE3585E693BB0B29E1D59A148F0A612E95C08ED937053CF6400Ai9y2I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688</TotalTime>
  <Pages>41</Pages>
  <Words>14225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Бобрина</dc:creator>
  <cp:keywords/>
  <dc:description/>
  <cp:lastModifiedBy>Пользователь</cp:lastModifiedBy>
  <cp:revision>35</cp:revision>
  <cp:lastPrinted>2018-01-26T12:34:00Z</cp:lastPrinted>
  <dcterms:created xsi:type="dcterms:W3CDTF">2017-12-21T13:04:00Z</dcterms:created>
  <dcterms:modified xsi:type="dcterms:W3CDTF">2018-01-29T07:44:00Z</dcterms:modified>
</cp:coreProperties>
</file>